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9A8DC5" w14:textId="432E646E" w:rsidR="00C640CC" w:rsidRPr="00C640CC" w:rsidRDefault="00816EA8" w:rsidP="00C640CC">
      <w:pPr>
        <w:spacing w:after="120" w:line="360" w:lineRule="auto"/>
        <w:ind w:left="567" w:right="1695"/>
        <w:rPr>
          <w:rFonts w:ascii="Arial" w:hAnsi="Arial" w:cs="Arial"/>
          <w:b/>
          <w:bCs/>
          <w:sz w:val="28"/>
          <w:szCs w:val="28"/>
        </w:rPr>
      </w:pPr>
      <w:r>
        <w:rPr>
          <w:rFonts w:ascii="Arial" w:hAnsi="Arial" w:cs="Arial"/>
          <w:b/>
          <w:bCs/>
          <w:sz w:val="28"/>
          <w:szCs w:val="28"/>
        </w:rPr>
        <w:t>Neuer</w:t>
      </w:r>
      <w:r w:rsidR="00C640CC" w:rsidRPr="00C640CC">
        <w:rPr>
          <w:rFonts w:ascii="Arial" w:hAnsi="Arial" w:cs="Arial"/>
          <w:b/>
          <w:bCs/>
          <w:sz w:val="28"/>
          <w:szCs w:val="28"/>
        </w:rPr>
        <w:t xml:space="preserve"> </w:t>
      </w:r>
      <w:r>
        <w:rPr>
          <w:rFonts w:ascii="Arial" w:hAnsi="Arial" w:cs="Arial"/>
          <w:b/>
          <w:bCs/>
          <w:sz w:val="28"/>
          <w:szCs w:val="28"/>
        </w:rPr>
        <w:t>AMAZONE</w:t>
      </w:r>
      <w:r w:rsidR="00C640CC" w:rsidRPr="00C640CC">
        <w:rPr>
          <w:rFonts w:ascii="Arial" w:hAnsi="Arial" w:cs="Arial"/>
          <w:b/>
          <w:bCs/>
          <w:sz w:val="28"/>
          <w:szCs w:val="28"/>
        </w:rPr>
        <w:t xml:space="preserve"> Anbau</w:t>
      </w:r>
      <w:r w:rsidR="00E45EF1">
        <w:rPr>
          <w:rFonts w:ascii="Arial" w:hAnsi="Arial" w:cs="Arial"/>
          <w:b/>
          <w:bCs/>
          <w:sz w:val="28"/>
          <w:szCs w:val="28"/>
        </w:rPr>
        <w:t>-Volldreh</w:t>
      </w:r>
      <w:r w:rsidR="00C640CC" w:rsidRPr="00C640CC">
        <w:rPr>
          <w:rFonts w:ascii="Arial" w:hAnsi="Arial" w:cs="Arial"/>
          <w:b/>
          <w:bCs/>
          <w:sz w:val="28"/>
          <w:szCs w:val="28"/>
        </w:rPr>
        <w:t xml:space="preserve">pflug Teres 200 </w:t>
      </w:r>
    </w:p>
    <w:p w14:paraId="5E8BFA4F" w14:textId="77777777" w:rsidR="004A4E71" w:rsidRDefault="004A4E71" w:rsidP="00921FE3">
      <w:pPr>
        <w:spacing w:after="120" w:line="360" w:lineRule="auto"/>
        <w:ind w:left="567" w:right="1695"/>
        <w:rPr>
          <w:rFonts w:ascii="Arial" w:eastAsia="Arial" w:hAnsi="Arial" w:cs="Arial"/>
        </w:rPr>
      </w:pPr>
    </w:p>
    <w:p w14:paraId="321C9CC8" w14:textId="6817B1A1" w:rsidR="002B3AF2" w:rsidRDefault="00C640CC" w:rsidP="00C640CC">
      <w:pPr>
        <w:spacing w:after="120" w:line="360" w:lineRule="auto"/>
        <w:ind w:left="567" w:right="1695"/>
        <w:rPr>
          <w:rFonts w:ascii="Arial" w:eastAsia="Arial" w:hAnsi="Arial" w:cs="Arial"/>
        </w:rPr>
      </w:pPr>
      <w:r w:rsidRPr="00C640CC">
        <w:rPr>
          <w:rFonts w:ascii="Arial" w:eastAsia="Arial" w:hAnsi="Arial" w:cs="Arial"/>
        </w:rPr>
        <w:t xml:space="preserve">Mit dem Anbau-Volldrehpflug Teres 200 erweitert AMAZONE </w:t>
      </w:r>
      <w:r w:rsidR="00E64716">
        <w:rPr>
          <w:rFonts w:ascii="Arial" w:eastAsia="Arial" w:hAnsi="Arial" w:cs="Arial"/>
        </w:rPr>
        <w:t>das</w:t>
      </w:r>
      <w:r w:rsidRPr="00C640CC">
        <w:rPr>
          <w:rFonts w:ascii="Arial" w:eastAsia="Arial" w:hAnsi="Arial" w:cs="Arial"/>
        </w:rPr>
        <w:t xml:space="preserve"> Portfolio der Anbaupflüge im mittleren Segment für Traktoren bis zu einer Leistung von 200 PS. </w:t>
      </w:r>
      <w:r w:rsidR="004A142D">
        <w:rPr>
          <w:rFonts w:ascii="Arial" w:eastAsia="Arial" w:hAnsi="Arial" w:cs="Arial"/>
        </w:rPr>
        <w:t>In der Grundausstattung verfügt der Teres 200 über eine hydraulische</w:t>
      </w:r>
      <w:r w:rsidRPr="00C640CC">
        <w:rPr>
          <w:rFonts w:ascii="Arial" w:eastAsia="Arial" w:hAnsi="Arial" w:cs="Arial"/>
        </w:rPr>
        <w:t xml:space="preserve"> Arbeitsbreitenverstellung</w:t>
      </w:r>
      <w:r w:rsidR="004A142D">
        <w:rPr>
          <w:rFonts w:ascii="Arial" w:eastAsia="Arial" w:hAnsi="Arial" w:cs="Arial"/>
        </w:rPr>
        <w:t>. Die Überlastsicherung erfolgt wahlweise beim Produkttyp Teres 200 V über Scherbolzen oder beim Teres 200 VS hydraulisch.</w:t>
      </w:r>
      <w:r w:rsidRPr="00C640CC">
        <w:rPr>
          <w:rFonts w:ascii="Arial" w:eastAsia="Arial" w:hAnsi="Arial" w:cs="Arial"/>
        </w:rPr>
        <w:t xml:space="preserve"> Beide Varianten </w:t>
      </w:r>
      <w:r w:rsidR="004A142D">
        <w:rPr>
          <w:rFonts w:ascii="Arial" w:eastAsia="Arial" w:hAnsi="Arial" w:cs="Arial"/>
        </w:rPr>
        <w:t>sind</w:t>
      </w:r>
      <w:r w:rsidRPr="00C640CC">
        <w:rPr>
          <w:rFonts w:ascii="Arial" w:eastAsia="Arial" w:hAnsi="Arial" w:cs="Arial"/>
        </w:rPr>
        <w:t xml:space="preserve"> jeweils mit 4 oder 5 Scharen</w:t>
      </w:r>
      <w:r w:rsidR="004A142D">
        <w:rPr>
          <w:rFonts w:ascii="Arial" w:eastAsia="Arial" w:hAnsi="Arial" w:cs="Arial"/>
        </w:rPr>
        <w:t xml:space="preserve"> erhältlich</w:t>
      </w:r>
      <w:r w:rsidRPr="00C640CC">
        <w:rPr>
          <w:rFonts w:ascii="Arial" w:eastAsia="Arial" w:hAnsi="Arial" w:cs="Arial"/>
        </w:rPr>
        <w:t xml:space="preserve">. Der Pflug zeichnet sich durch eine einfache Einstellung, hohe Leichtzügigkeit und </w:t>
      </w:r>
      <w:r w:rsidR="001C59D0">
        <w:rPr>
          <w:rFonts w:ascii="Arial" w:eastAsia="Arial" w:hAnsi="Arial" w:cs="Arial"/>
        </w:rPr>
        <w:t>sehr gute Arbeitsergebnisse</w:t>
      </w:r>
      <w:r w:rsidRPr="00C640CC">
        <w:rPr>
          <w:rFonts w:ascii="Arial" w:eastAsia="Arial" w:hAnsi="Arial" w:cs="Arial"/>
        </w:rPr>
        <w:t xml:space="preserve"> aus.</w:t>
      </w:r>
    </w:p>
    <w:p w14:paraId="7E0561AF" w14:textId="4D6AE942" w:rsidR="00C640CC" w:rsidRPr="00C640CC" w:rsidRDefault="00C640CC" w:rsidP="00C640CC">
      <w:pPr>
        <w:spacing w:after="120" w:line="360" w:lineRule="auto"/>
        <w:ind w:left="567" w:right="1695"/>
        <w:rPr>
          <w:rFonts w:ascii="Arial" w:eastAsia="Arial" w:hAnsi="Arial" w:cs="Arial"/>
        </w:rPr>
      </w:pPr>
    </w:p>
    <w:p w14:paraId="2F81817E" w14:textId="77777777" w:rsidR="00C640CC" w:rsidRPr="00C640CC" w:rsidRDefault="00C640CC" w:rsidP="00C640CC">
      <w:pPr>
        <w:spacing w:after="120" w:line="360" w:lineRule="auto"/>
        <w:ind w:left="567" w:right="1695"/>
        <w:rPr>
          <w:rFonts w:ascii="Arial" w:eastAsia="Arial" w:hAnsi="Arial" w:cs="Arial"/>
          <w:b/>
          <w:bCs/>
        </w:rPr>
      </w:pPr>
      <w:r w:rsidRPr="00C640CC">
        <w:rPr>
          <w:rFonts w:ascii="Arial" w:eastAsia="Arial" w:hAnsi="Arial" w:cs="Arial"/>
          <w:b/>
          <w:bCs/>
        </w:rPr>
        <w:t xml:space="preserve">Pflugkörper bis in die Spitzen durchdacht – </w:t>
      </w:r>
      <w:proofErr w:type="spellStart"/>
      <w:r w:rsidRPr="00C640CC">
        <w:rPr>
          <w:rFonts w:ascii="Arial" w:eastAsia="Arial" w:hAnsi="Arial" w:cs="Arial"/>
          <w:b/>
          <w:bCs/>
        </w:rPr>
        <w:t>SpeedBlade</w:t>
      </w:r>
      <w:proofErr w:type="spellEnd"/>
      <w:r w:rsidRPr="00C640CC">
        <w:rPr>
          <w:rFonts w:ascii="Arial" w:eastAsia="Arial" w:hAnsi="Arial" w:cs="Arial"/>
          <w:b/>
          <w:bCs/>
        </w:rPr>
        <w:t xml:space="preserve"> für mehr Leistung</w:t>
      </w:r>
    </w:p>
    <w:p w14:paraId="16518FA0" w14:textId="58ABFFDA" w:rsidR="00C640CC" w:rsidRPr="00C640CC" w:rsidRDefault="00E64716" w:rsidP="00C640CC">
      <w:pPr>
        <w:spacing w:after="120" w:line="360" w:lineRule="auto"/>
        <w:ind w:left="567" w:right="1695"/>
        <w:rPr>
          <w:rFonts w:ascii="Arial" w:eastAsia="Arial" w:hAnsi="Arial" w:cs="Arial"/>
        </w:rPr>
      </w:pPr>
      <w:r>
        <w:rPr>
          <w:rFonts w:ascii="Arial" w:eastAsia="Arial" w:hAnsi="Arial" w:cs="Arial"/>
        </w:rPr>
        <w:t xml:space="preserve">Der Teres ist mit </w:t>
      </w:r>
      <w:r w:rsidR="00E45EF1">
        <w:rPr>
          <w:rFonts w:ascii="Arial" w:eastAsia="Arial" w:hAnsi="Arial" w:cs="Arial"/>
        </w:rPr>
        <w:t xml:space="preserve">dem </w:t>
      </w:r>
      <w:proofErr w:type="spellStart"/>
      <w:r w:rsidR="00C640CC" w:rsidRPr="00C640CC">
        <w:rPr>
          <w:rFonts w:ascii="Arial" w:eastAsia="Arial" w:hAnsi="Arial" w:cs="Arial"/>
        </w:rPr>
        <w:t>SpeedBlade</w:t>
      </w:r>
      <w:proofErr w:type="spellEnd"/>
      <w:r w:rsidR="00C640CC" w:rsidRPr="00C640CC">
        <w:rPr>
          <w:rFonts w:ascii="Arial" w:eastAsia="Arial" w:hAnsi="Arial" w:cs="Arial"/>
        </w:rPr>
        <w:t>-Pflugkörper mit patentierte</w:t>
      </w:r>
      <w:r w:rsidR="00612C77">
        <w:rPr>
          <w:rFonts w:ascii="Arial" w:eastAsia="Arial" w:hAnsi="Arial" w:cs="Arial"/>
        </w:rPr>
        <w:t>m</w:t>
      </w:r>
      <w:r w:rsidR="00C640CC" w:rsidRPr="00C640CC">
        <w:rPr>
          <w:rFonts w:ascii="Arial" w:eastAsia="Arial" w:hAnsi="Arial" w:cs="Arial"/>
        </w:rPr>
        <w:t xml:space="preserve"> extra große</w:t>
      </w:r>
      <w:r w:rsidR="00612C77">
        <w:rPr>
          <w:rFonts w:ascii="Arial" w:eastAsia="Arial" w:hAnsi="Arial" w:cs="Arial"/>
        </w:rPr>
        <w:t>n</w:t>
      </w:r>
      <w:r w:rsidR="00C640CC" w:rsidRPr="00C640CC">
        <w:rPr>
          <w:rFonts w:ascii="Arial" w:eastAsia="Arial" w:hAnsi="Arial" w:cs="Arial"/>
        </w:rPr>
        <w:t xml:space="preserve"> Streichblech-Vorderteil </w:t>
      </w:r>
      <w:r>
        <w:rPr>
          <w:rFonts w:ascii="Arial" w:eastAsia="Arial" w:hAnsi="Arial" w:cs="Arial"/>
        </w:rPr>
        <w:t>ausgestattet. Diese</w:t>
      </w:r>
      <w:r w:rsidR="00E45EF1">
        <w:rPr>
          <w:rFonts w:ascii="Arial" w:eastAsia="Arial" w:hAnsi="Arial" w:cs="Arial"/>
        </w:rPr>
        <w:t>s</w:t>
      </w:r>
      <w:r>
        <w:rPr>
          <w:rFonts w:ascii="Arial" w:eastAsia="Arial" w:hAnsi="Arial" w:cs="Arial"/>
        </w:rPr>
        <w:t xml:space="preserve"> sorg</w:t>
      </w:r>
      <w:r w:rsidR="00E45EF1">
        <w:rPr>
          <w:rFonts w:ascii="Arial" w:eastAsia="Arial" w:hAnsi="Arial" w:cs="Arial"/>
        </w:rPr>
        <w:t>t</w:t>
      </w:r>
      <w:r>
        <w:rPr>
          <w:rFonts w:ascii="Arial" w:eastAsia="Arial" w:hAnsi="Arial" w:cs="Arial"/>
        </w:rPr>
        <w:t xml:space="preserve"> </w:t>
      </w:r>
      <w:r w:rsidR="001C59D0">
        <w:rPr>
          <w:rFonts w:ascii="Arial" w:eastAsia="Arial" w:hAnsi="Arial" w:cs="Arial"/>
        </w:rPr>
        <w:t>für einen deutlich geringeren</w:t>
      </w:r>
      <w:r w:rsidR="00C640CC" w:rsidRPr="00C640CC">
        <w:rPr>
          <w:rFonts w:ascii="Arial" w:eastAsia="Arial" w:hAnsi="Arial" w:cs="Arial"/>
        </w:rPr>
        <w:t xml:space="preserve"> Verschleiß am Hauptkörper</w:t>
      </w:r>
      <w:r w:rsidR="00B93B1A">
        <w:rPr>
          <w:rFonts w:ascii="Arial" w:eastAsia="Arial" w:hAnsi="Arial" w:cs="Arial"/>
        </w:rPr>
        <w:t xml:space="preserve"> auch bei hohen Pfluggeschwindigkeiten</w:t>
      </w:r>
      <w:r w:rsidR="00C640CC" w:rsidRPr="00C640CC">
        <w:rPr>
          <w:rFonts w:ascii="Arial" w:eastAsia="Arial" w:hAnsi="Arial" w:cs="Arial"/>
        </w:rPr>
        <w:t xml:space="preserve">. Durch die Erhöhung von beispielsweise 6 km/h auf bis zu 10 km/h verlagert sich der Hauptverschleißpunkt </w:t>
      </w:r>
      <w:r w:rsidR="007E452D">
        <w:rPr>
          <w:rFonts w:ascii="Arial" w:eastAsia="Arial" w:hAnsi="Arial" w:cs="Arial"/>
        </w:rPr>
        <w:t>weiter</w:t>
      </w:r>
      <w:r w:rsidR="00C640CC" w:rsidRPr="00C640CC">
        <w:rPr>
          <w:rFonts w:ascii="Arial" w:eastAsia="Arial" w:hAnsi="Arial" w:cs="Arial"/>
        </w:rPr>
        <w:t xml:space="preserve"> zur Mitte des Pflugkörpers. </w:t>
      </w:r>
      <w:r w:rsidR="00B93B1A">
        <w:rPr>
          <w:rFonts w:ascii="Arial" w:eastAsia="Arial" w:hAnsi="Arial" w:cs="Arial"/>
        </w:rPr>
        <w:t xml:space="preserve">Beim </w:t>
      </w:r>
      <w:proofErr w:type="spellStart"/>
      <w:r w:rsidR="00B93B1A" w:rsidRPr="00C640CC">
        <w:rPr>
          <w:rFonts w:ascii="Arial" w:eastAsia="Arial" w:hAnsi="Arial" w:cs="Arial"/>
        </w:rPr>
        <w:t>SpeedBlade</w:t>
      </w:r>
      <w:proofErr w:type="spellEnd"/>
      <w:r w:rsidR="00E45EF1">
        <w:rPr>
          <w:rFonts w:ascii="Arial" w:eastAsia="Arial" w:hAnsi="Arial" w:cs="Arial"/>
        </w:rPr>
        <w:t>-Pflugkörper</w:t>
      </w:r>
      <w:r w:rsidR="00B93B1A">
        <w:rPr>
          <w:rFonts w:ascii="Arial" w:eastAsia="Arial" w:hAnsi="Arial" w:cs="Arial"/>
        </w:rPr>
        <w:t xml:space="preserve"> liegt der</w:t>
      </w:r>
      <w:r w:rsidR="00B93B1A" w:rsidRPr="00C640CC">
        <w:rPr>
          <w:rFonts w:ascii="Arial" w:eastAsia="Arial" w:hAnsi="Arial" w:cs="Arial"/>
        </w:rPr>
        <w:t xml:space="preserve"> </w:t>
      </w:r>
      <w:r w:rsidR="00C640CC" w:rsidRPr="00C640CC">
        <w:rPr>
          <w:rFonts w:ascii="Arial" w:eastAsia="Arial" w:hAnsi="Arial" w:cs="Arial"/>
        </w:rPr>
        <w:t xml:space="preserve">Hauptverschleißpunkt auch bei hohen Geschwindigkeiten </w:t>
      </w:r>
      <w:r w:rsidR="00B93B1A">
        <w:rPr>
          <w:rFonts w:ascii="Arial" w:eastAsia="Arial" w:hAnsi="Arial" w:cs="Arial"/>
        </w:rPr>
        <w:t xml:space="preserve">weiterhin </w:t>
      </w:r>
      <w:r w:rsidR="00C640CC" w:rsidRPr="00C640CC">
        <w:rPr>
          <w:rFonts w:ascii="Arial" w:eastAsia="Arial" w:hAnsi="Arial" w:cs="Arial"/>
        </w:rPr>
        <w:t xml:space="preserve">auf dem </w:t>
      </w:r>
      <w:r w:rsidR="00B93B1A">
        <w:rPr>
          <w:rFonts w:ascii="Arial" w:eastAsia="Arial" w:hAnsi="Arial" w:cs="Arial"/>
        </w:rPr>
        <w:t>großen</w:t>
      </w:r>
      <w:r w:rsidR="00C640CC" w:rsidRPr="00C640CC">
        <w:rPr>
          <w:rFonts w:ascii="Arial" w:eastAsia="Arial" w:hAnsi="Arial" w:cs="Arial"/>
        </w:rPr>
        <w:t xml:space="preserve"> Streichblech-Vorderteil und nicht </w:t>
      </w:r>
      <w:r w:rsidR="00612C77">
        <w:rPr>
          <w:rFonts w:ascii="Arial" w:eastAsia="Arial" w:hAnsi="Arial" w:cs="Arial"/>
        </w:rPr>
        <w:t>im</w:t>
      </w:r>
      <w:r w:rsidR="00C640CC" w:rsidRPr="00C640CC">
        <w:rPr>
          <w:rFonts w:ascii="Arial" w:eastAsia="Arial" w:hAnsi="Arial" w:cs="Arial"/>
        </w:rPr>
        <w:t xml:space="preserve"> Bereich des Streifen</w:t>
      </w:r>
      <w:r w:rsidR="00F608DC">
        <w:rPr>
          <w:rFonts w:ascii="Arial" w:eastAsia="Arial" w:hAnsi="Arial" w:cs="Arial"/>
        </w:rPr>
        <w:t>körpers</w:t>
      </w:r>
      <w:r w:rsidR="00C640CC" w:rsidRPr="00C640CC">
        <w:rPr>
          <w:rFonts w:ascii="Arial" w:eastAsia="Arial" w:hAnsi="Arial" w:cs="Arial"/>
        </w:rPr>
        <w:t xml:space="preserve"> oder Vollkörpers. </w:t>
      </w:r>
      <w:r w:rsidR="00B93B1A">
        <w:rPr>
          <w:rFonts w:ascii="Arial" w:eastAsia="Arial" w:hAnsi="Arial" w:cs="Arial"/>
        </w:rPr>
        <w:t xml:space="preserve">Somit ist ausreichend, nur das Vorderteil des Streichblechs zu </w:t>
      </w:r>
      <w:r w:rsidR="00E45EF1">
        <w:rPr>
          <w:rFonts w:ascii="Arial" w:eastAsia="Arial" w:hAnsi="Arial" w:cs="Arial"/>
        </w:rPr>
        <w:t>ersetzen</w:t>
      </w:r>
      <w:r w:rsidR="00C640CC" w:rsidRPr="00C640CC">
        <w:rPr>
          <w:rFonts w:ascii="Arial" w:eastAsia="Arial" w:hAnsi="Arial" w:cs="Arial"/>
        </w:rPr>
        <w:t>. D</w:t>
      </w:r>
      <w:r w:rsidR="007E452D">
        <w:rPr>
          <w:rFonts w:ascii="Arial" w:eastAsia="Arial" w:hAnsi="Arial" w:cs="Arial"/>
        </w:rPr>
        <w:t>a</w:t>
      </w:r>
      <w:r w:rsidR="00C640CC" w:rsidRPr="00C640CC">
        <w:rPr>
          <w:rFonts w:ascii="Arial" w:eastAsia="Arial" w:hAnsi="Arial" w:cs="Arial"/>
        </w:rPr>
        <w:t xml:space="preserve">s spart enorm Verschleißkosten. </w:t>
      </w:r>
    </w:p>
    <w:p w14:paraId="51FFA03A" w14:textId="5E105DBE" w:rsidR="00C640CC" w:rsidRPr="00C640CC" w:rsidRDefault="00C640CC" w:rsidP="00C640CC">
      <w:pPr>
        <w:spacing w:after="120" w:line="360" w:lineRule="auto"/>
        <w:ind w:left="567" w:right="1695"/>
        <w:rPr>
          <w:rFonts w:ascii="Arial" w:eastAsia="Arial" w:hAnsi="Arial" w:cs="Arial"/>
        </w:rPr>
      </w:pPr>
      <w:r w:rsidRPr="00C640CC">
        <w:rPr>
          <w:rFonts w:ascii="Arial" w:eastAsia="Arial" w:hAnsi="Arial" w:cs="Arial"/>
        </w:rPr>
        <w:t>Ein weiteres Detail mit großem Effekt: Die Scharspitze überdeckt das Scharblatt, sodass die Fügestelle geschützt in der Scharspitze liegt. Dank dieser cleveren Verbindung verfangen sich keine Pflanzenreste oder Ballenschnüre. Außerdem verhindert der offene Körperrumpf aufgrund seiner Form</w:t>
      </w:r>
      <w:r w:rsidR="00F608DC">
        <w:rPr>
          <w:rFonts w:ascii="Arial" w:eastAsia="Arial" w:hAnsi="Arial" w:cs="Arial"/>
        </w:rPr>
        <w:t xml:space="preserve"> das Anhaften von </w:t>
      </w:r>
      <w:r w:rsidRPr="00C640CC">
        <w:rPr>
          <w:rFonts w:ascii="Arial" w:eastAsia="Arial" w:hAnsi="Arial" w:cs="Arial"/>
        </w:rPr>
        <w:t>Erde unter dem Rumpf. Die maximale Leichtzügigkeit des Pflugkörpers bleibt damit erhalten.</w:t>
      </w:r>
    </w:p>
    <w:p w14:paraId="1EA14656" w14:textId="65F607C1" w:rsidR="00C640CC" w:rsidRPr="00C640CC" w:rsidRDefault="0031027C" w:rsidP="00C640CC">
      <w:pPr>
        <w:spacing w:after="120" w:line="360" w:lineRule="auto"/>
        <w:ind w:left="567" w:right="1695"/>
        <w:rPr>
          <w:rFonts w:ascii="Arial" w:eastAsia="Arial" w:hAnsi="Arial" w:cs="Arial"/>
        </w:rPr>
      </w:pPr>
      <w:r>
        <w:rPr>
          <w:rFonts w:ascii="Arial" w:eastAsia="Arial" w:hAnsi="Arial" w:cs="Arial"/>
        </w:rPr>
        <w:t>Darüber hinaus ist da</w:t>
      </w:r>
      <w:r w:rsidR="00C640CC" w:rsidRPr="00C640CC">
        <w:rPr>
          <w:rFonts w:ascii="Arial" w:eastAsia="Arial" w:hAnsi="Arial" w:cs="Arial"/>
        </w:rPr>
        <w:t xml:space="preserve">s </w:t>
      </w:r>
      <w:r w:rsidR="00F608DC">
        <w:rPr>
          <w:rFonts w:ascii="Arial" w:eastAsia="Arial" w:hAnsi="Arial" w:cs="Arial"/>
        </w:rPr>
        <w:t>einzigartige</w:t>
      </w:r>
      <w:r w:rsidR="00C640CC" w:rsidRPr="00C640CC">
        <w:rPr>
          <w:rFonts w:ascii="Arial" w:eastAsia="Arial" w:hAnsi="Arial" w:cs="Arial"/>
        </w:rPr>
        <w:t xml:space="preserve"> ©plus-Härteverfahren durch zusätzliches Einbringen von Kohlenstoff die Basis für höchste Qualität bei der Herstellung der Teres-Verschleißteile. Beim Streichblech </w:t>
      </w:r>
      <w:r>
        <w:rPr>
          <w:rFonts w:ascii="Arial" w:eastAsia="Arial" w:hAnsi="Arial" w:cs="Arial"/>
        </w:rPr>
        <w:t>werden</w:t>
      </w:r>
      <w:r w:rsidR="00C640CC" w:rsidRPr="00C640CC">
        <w:rPr>
          <w:rFonts w:ascii="Arial" w:eastAsia="Arial" w:hAnsi="Arial" w:cs="Arial"/>
        </w:rPr>
        <w:t xml:space="preserve"> </w:t>
      </w:r>
      <w:r>
        <w:rPr>
          <w:rFonts w:ascii="Arial" w:eastAsia="Arial" w:hAnsi="Arial" w:cs="Arial"/>
        </w:rPr>
        <w:t>damit</w:t>
      </w:r>
      <w:r w:rsidR="00C640CC" w:rsidRPr="00C640CC">
        <w:rPr>
          <w:rFonts w:ascii="Arial" w:eastAsia="Arial" w:hAnsi="Arial" w:cs="Arial"/>
        </w:rPr>
        <w:t xml:space="preserve"> an der Vorderseite </w:t>
      </w:r>
      <w:r w:rsidR="00C640CC" w:rsidRPr="00C640CC">
        <w:rPr>
          <w:rFonts w:ascii="Arial" w:eastAsia="Arial" w:hAnsi="Arial" w:cs="Arial"/>
        </w:rPr>
        <w:lastRenderedPageBreak/>
        <w:t>eine sehr große Härte und eine glatte Oberfläche erreicht. Lange Standzeiten werden so gesichert. Die Rückseite bleibt weicher und damit überaus zäh und schlagfest.</w:t>
      </w:r>
    </w:p>
    <w:p w14:paraId="1AC02D95" w14:textId="7F01C02A" w:rsidR="00C640CC" w:rsidRPr="00C640CC" w:rsidRDefault="00C6422A" w:rsidP="00C640CC">
      <w:pPr>
        <w:spacing w:after="120" w:line="360" w:lineRule="auto"/>
        <w:ind w:left="567" w:right="1695"/>
        <w:rPr>
          <w:rFonts w:ascii="Arial" w:eastAsia="Arial" w:hAnsi="Arial" w:cs="Arial"/>
        </w:rPr>
      </w:pPr>
      <w:r>
        <w:rPr>
          <w:rFonts w:ascii="Arial" w:eastAsia="Arial" w:hAnsi="Arial" w:cs="Arial"/>
        </w:rPr>
        <w:t>Das</w:t>
      </w:r>
      <w:r w:rsidR="00C640CC" w:rsidRPr="00C640CC">
        <w:rPr>
          <w:rFonts w:ascii="Arial" w:eastAsia="Arial" w:hAnsi="Arial" w:cs="Arial"/>
        </w:rPr>
        <w:t xml:space="preserve"> </w:t>
      </w:r>
      <w:r w:rsidR="00480C18">
        <w:rPr>
          <w:rFonts w:ascii="Arial" w:eastAsia="Arial" w:hAnsi="Arial" w:cs="Arial"/>
        </w:rPr>
        <w:t xml:space="preserve">Produktprogramm der </w:t>
      </w:r>
      <w:proofErr w:type="spellStart"/>
      <w:r w:rsidR="00C640CC" w:rsidRPr="00C640CC">
        <w:rPr>
          <w:rFonts w:ascii="Arial" w:eastAsia="Arial" w:hAnsi="Arial" w:cs="Arial"/>
        </w:rPr>
        <w:t>SpeedBlade</w:t>
      </w:r>
      <w:proofErr w:type="spellEnd"/>
      <w:r w:rsidR="00C640CC" w:rsidRPr="00C640CC">
        <w:rPr>
          <w:rFonts w:ascii="Arial" w:eastAsia="Arial" w:hAnsi="Arial" w:cs="Arial"/>
        </w:rPr>
        <w:t xml:space="preserve">-Pflugkörper </w:t>
      </w:r>
      <w:r>
        <w:rPr>
          <w:rFonts w:ascii="Arial" w:eastAsia="Arial" w:hAnsi="Arial" w:cs="Arial"/>
        </w:rPr>
        <w:t>bietet</w:t>
      </w:r>
      <w:r w:rsidR="00C640CC" w:rsidRPr="00C640CC">
        <w:rPr>
          <w:rFonts w:ascii="Arial" w:eastAsia="Arial" w:hAnsi="Arial" w:cs="Arial"/>
        </w:rPr>
        <w:t xml:space="preserve"> </w:t>
      </w:r>
      <w:r w:rsidR="0054097A" w:rsidRPr="00C640CC">
        <w:rPr>
          <w:rFonts w:ascii="Arial" w:eastAsia="Arial" w:hAnsi="Arial" w:cs="Arial"/>
        </w:rPr>
        <w:t xml:space="preserve">je nach Einsatzgebiet und Ziel </w:t>
      </w:r>
      <w:r w:rsidR="0054097A">
        <w:rPr>
          <w:rFonts w:ascii="Arial" w:eastAsia="Arial" w:hAnsi="Arial" w:cs="Arial"/>
        </w:rPr>
        <w:t xml:space="preserve">eine Auswahl </w:t>
      </w:r>
      <w:r w:rsidR="00C640CC" w:rsidRPr="00C640CC">
        <w:rPr>
          <w:rFonts w:ascii="Arial" w:eastAsia="Arial" w:hAnsi="Arial" w:cs="Arial"/>
        </w:rPr>
        <w:t>verschiedene</w:t>
      </w:r>
      <w:r w:rsidR="00E45EF1">
        <w:rPr>
          <w:rFonts w:ascii="Arial" w:eastAsia="Arial" w:hAnsi="Arial" w:cs="Arial"/>
        </w:rPr>
        <w:t>r</w:t>
      </w:r>
      <w:r w:rsidR="00C640CC" w:rsidRPr="00C640CC">
        <w:rPr>
          <w:rFonts w:ascii="Arial" w:eastAsia="Arial" w:hAnsi="Arial" w:cs="Arial"/>
        </w:rPr>
        <w:t xml:space="preserve"> Streifen</w:t>
      </w:r>
      <w:r w:rsidR="00E45EF1">
        <w:rPr>
          <w:rFonts w:ascii="Arial" w:eastAsia="Arial" w:hAnsi="Arial" w:cs="Arial"/>
        </w:rPr>
        <w:t>körper</w:t>
      </w:r>
      <w:r w:rsidR="00C640CC" w:rsidRPr="00C640CC">
        <w:rPr>
          <w:rFonts w:ascii="Arial" w:eastAsia="Arial" w:hAnsi="Arial" w:cs="Arial"/>
        </w:rPr>
        <w:t xml:space="preserve"> und Vollkörperformen. Die ausgeklügelte Formgebung der Pflugkörper gepaart mit den Vorteilen des ©plus-Härteverfahrens gewährleisten einen geringen Zugkraftbedarf und damit reduzierten Kraftstoffverbrauch.</w:t>
      </w:r>
      <w:r w:rsidR="007E2FA2">
        <w:rPr>
          <w:rFonts w:ascii="Arial" w:eastAsia="Arial" w:hAnsi="Arial" w:cs="Arial"/>
        </w:rPr>
        <w:t xml:space="preserve"> </w:t>
      </w:r>
      <w:r w:rsidR="00C640CC" w:rsidRPr="00C640CC">
        <w:rPr>
          <w:rFonts w:ascii="Arial" w:eastAsia="Arial" w:hAnsi="Arial" w:cs="Arial"/>
        </w:rPr>
        <w:t xml:space="preserve">Optional bestellbar sind für besonders harte Bedingungen die Scharspitzen </w:t>
      </w:r>
      <w:r w:rsidR="007E2FA2">
        <w:rPr>
          <w:rFonts w:ascii="Arial" w:eastAsia="Arial" w:hAnsi="Arial" w:cs="Arial"/>
        </w:rPr>
        <w:t>HD</w:t>
      </w:r>
      <w:r w:rsidR="00C640CC" w:rsidRPr="00C640CC">
        <w:rPr>
          <w:rFonts w:ascii="Arial" w:eastAsia="Arial" w:hAnsi="Arial" w:cs="Arial"/>
        </w:rPr>
        <w:t>.</w:t>
      </w:r>
    </w:p>
    <w:p w14:paraId="20E11684" w14:textId="6A9BBAA7" w:rsidR="00C640CC" w:rsidRPr="00C640CC" w:rsidRDefault="00C640CC" w:rsidP="00C640CC">
      <w:pPr>
        <w:spacing w:after="120" w:line="360" w:lineRule="auto"/>
        <w:ind w:left="567" w:right="1695"/>
        <w:rPr>
          <w:rFonts w:ascii="Arial" w:eastAsia="Arial" w:hAnsi="Arial" w:cs="Arial"/>
        </w:rPr>
      </w:pPr>
      <w:r w:rsidRPr="00C640CC">
        <w:rPr>
          <w:rFonts w:ascii="Arial" w:eastAsia="Arial" w:hAnsi="Arial" w:cs="Arial"/>
        </w:rPr>
        <w:t xml:space="preserve">Die breite Furchenräumung ist ein weiterer großer Pluspunkt der </w:t>
      </w:r>
      <w:proofErr w:type="spellStart"/>
      <w:r w:rsidRPr="00C640CC">
        <w:rPr>
          <w:rFonts w:ascii="Arial" w:eastAsia="Arial" w:hAnsi="Arial" w:cs="Arial"/>
        </w:rPr>
        <w:t>SpeedBlade</w:t>
      </w:r>
      <w:proofErr w:type="spellEnd"/>
      <w:r w:rsidRPr="00C640CC">
        <w:rPr>
          <w:rFonts w:ascii="Arial" w:eastAsia="Arial" w:hAnsi="Arial" w:cs="Arial"/>
        </w:rPr>
        <w:t>-</w:t>
      </w:r>
      <w:r w:rsidR="001319F1">
        <w:rPr>
          <w:rFonts w:ascii="Arial" w:eastAsia="Arial" w:hAnsi="Arial" w:cs="Arial"/>
        </w:rPr>
        <w:t>Pflugk</w:t>
      </w:r>
      <w:r w:rsidRPr="00C640CC">
        <w:rPr>
          <w:rFonts w:ascii="Arial" w:eastAsia="Arial" w:hAnsi="Arial" w:cs="Arial"/>
        </w:rPr>
        <w:t>örper, insbesondere bei zunehmendem Einsatz von breiteren Traktorbereifungen.</w:t>
      </w:r>
    </w:p>
    <w:p w14:paraId="76297F6C" w14:textId="77777777" w:rsidR="00C640CC" w:rsidRPr="00C640CC" w:rsidRDefault="00C640CC" w:rsidP="00C640CC">
      <w:pPr>
        <w:spacing w:after="120" w:line="360" w:lineRule="auto"/>
        <w:ind w:left="567" w:right="1695"/>
        <w:rPr>
          <w:rFonts w:ascii="Arial" w:eastAsia="Arial" w:hAnsi="Arial" w:cs="Arial"/>
        </w:rPr>
      </w:pPr>
    </w:p>
    <w:p w14:paraId="310A384A" w14:textId="77777777" w:rsidR="00C640CC" w:rsidRPr="00C640CC" w:rsidRDefault="00C640CC" w:rsidP="00C640CC">
      <w:pPr>
        <w:spacing w:after="120" w:line="360" w:lineRule="auto"/>
        <w:ind w:left="567" w:right="1695"/>
        <w:rPr>
          <w:rFonts w:ascii="Arial" w:eastAsia="Arial" w:hAnsi="Arial" w:cs="Arial"/>
          <w:b/>
          <w:bCs/>
        </w:rPr>
      </w:pPr>
      <w:r w:rsidRPr="00C640CC">
        <w:rPr>
          <w:rFonts w:ascii="Arial" w:eastAsia="Arial" w:hAnsi="Arial" w:cs="Arial"/>
          <w:b/>
          <w:bCs/>
        </w:rPr>
        <w:t>Einfache und komfortable Einstellung für ein perfektes Arbeitsbild</w:t>
      </w:r>
    </w:p>
    <w:p w14:paraId="701E31A4" w14:textId="59C7BED4" w:rsidR="00C640CC" w:rsidRPr="00C640CC" w:rsidRDefault="007E2FA2" w:rsidP="00C640CC">
      <w:pPr>
        <w:spacing w:after="120" w:line="360" w:lineRule="auto"/>
        <w:ind w:left="567" w:right="1695"/>
        <w:rPr>
          <w:rFonts w:ascii="Arial" w:eastAsia="Arial" w:hAnsi="Arial" w:cs="Arial"/>
        </w:rPr>
      </w:pPr>
      <w:r>
        <w:rPr>
          <w:rFonts w:ascii="Arial" w:eastAsia="Arial" w:hAnsi="Arial" w:cs="Arial"/>
        </w:rPr>
        <w:t>Die</w:t>
      </w:r>
      <w:r w:rsidR="00C640CC" w:rsidRPr="00C640CC">
        <w:rPr>
          <w:rFonts w:ascii="Arial" w:eastAsia="Arial" w:hAnsi="Arial" w:cs="Arial"/>
        </w:rPr>
        <w:t xml:space="preserve"> Teres 200 </w:t>
      </w:r>
      <w:r>
        <w:rPr>
          <w:rFonts w:ascii="Arial" w:eastAsia="Arial" w:hAnsi="Arial" w:cs="Arial"/>
        </w:rPr>
        <w:t>sind</w:t>
      </w:r>
      <w:r w:rsidR="00C640CC" w:rsidRPr="00C640CC">
        <w:rPr>
          <w:rFonts w:ascii="Arial" w:eastAsia="Arial" w:hAnsi="Arial" w:cs="Arial"/>
        </w:rPr>
        <w:t xml:space="preserve"> serienmäßig mit einer stufenlosen hydraulischen Arbeitsbreitenverstellung und Vorderfurchenanpassung ausgestattet. So kann die Vorderfurche bequem vom Traktorsitz aus eingestellt und bei wechselnden Böden oder in Hanglagen angepasst werden. Auch die Arbeitsbreite kann der Fahrer sehr bequem über das Steuergerät des Traktors hydraulisch und stufenlos </w:t>
      </w:r>
      <w:r w:rsidR="008D1621">
        <w:rPr>
          <w:rFonts w:ascii="Arial" w:eastAsia="Arial" w:hAnsi="Arial" w:cs="Arial"/>
        </w:rPr>
        <w:t xml:space="preserve">je nach Körperlängsabstand </w:t>
      </w:r>
      <w:r w:rsidR="00C640CC" w:rsidRPr="00C640CC">
        <w:rPr>
          <w:rFonts w:ascii="Arial" w:eastAsia="Arial" w:hAnsi="Arial" w:cs="Arial"/>
        </w:rPr>
        <w:t xml:space="preserve">von </w:t>
      </w:r>
      <w:r w:rsidR="00E01FE0">
        <w:rPr>
          <w:rFonts w:ascii="Arial" w:eastAsia="Arial" w:hAnsi="Arial" w:cs="Arial"/>
        </w:rPr>
        <w:t xml:space="preserve">30 cm bis 50 cm </w:t>
      </w:r>
      <w:r w:rsidR="00E45EF1">
        <w:rPr>
          <w:rFonts w:ascii="Arial" w:eastAsia="Arial" w:hAnsi="Arial" w:cs="Arial"/>
        </w:rPr>
        <w:t>oder</w:t>
      </w:r>
      <w:r w:rsidR="00E01FE0" w:rsidRPr="00E01FE0">
        <w:rPr>
          <w:rFonts w:ascii="Arial" w:eastAsia="Arial" w:hAnsi="Arial" w:cs="Arial"/>
        </w:rPr>
        <w:t xml:space="preserve"> </w:t>
      </w:r>
      <w:r w:rsidR="00C640CC" w:rsidRPr="00E01FE0">
        <w:rPr>
          <w:rFonts w:ascii="Arial" w:eastAsia="Arial" w:hAnsi="Arial" w:cs="Arial"/>
        </w:rPr>
        <w:t xml:space="preserve">33 cm bis 55 cm </w:t>
      </w:r>
      <w:r w:rsidR="00C640CC" w:rsidRPr="00C640CC">
        <w:rPr>
          <w:rFonts w:ascii="Arial" w:eastAsia="Arial" w:hAnsi="Arial" w:cs="Arial"/>
        </w:rPr>
        <w:t xml:space="preserve">je Körper ändern. Einen </w:t>
      </w:r>
      <w:r w:rsidR="005B0C0F">
        <w:rPr>
          <w:rFonts w:ascii="Arial" w:eastAsia="Arial" w:hAnsi="Arial" w:cs="Arial"/>
        </w:rPr>
        <w:t>bedeutenden Vorteil</w:t>
      </w:r>
      <w:r w:rsidR="00C640CC" w:rsidRPr="00C640CC">
        <w:rPr>
          <w:rFonts w:ascii="Arial" w:eastAsia="Arial" w:hAnsi="Arial" w:cs="Arial"/>
        </w:rPr>
        <w:t xml:space="preserve"> im Bereich Komfort und Präzision bietet die automatische Vorderfurchenanpassung </w:t>
      </w:r>
      <w:proofErr w:type="spellStart"/>
      <w:r w:rsidR="00C640CC" w:rsidRPr="00C640CC">
        <w:rPr>
          <w:rFonts w:ascii="Arial" w:eastAsia="Arial" w:hAnsi="Arial" w:cs="Arial"/>
        </w:rPr>
        <w:t>AutoAdapt</w:t>
      </w:r>
      <w:proofErr w:type="spellEnd"/>
      <w:r w:rsidR="00C640CC" w:rsidRPr="00C640CC">
        <w:rPr>
          <w:rFonts w:ascii="Arial" w:eastAsia="Arial" w:hAnsi="Arial" w:cs="Arial"/>
        </w:rPr>
        <w:t xml:space="preserve">. </w:t>
      </w:r>
      <w:r w:rsidR="00A44767">
        <w:rPr>
          <w:rFonts w:ascii="Arial" w:eastAsia="Arial" w:hAnsi="Arial" w:cs="Arial"/>
        </w:rPr>
        <w:t xml:space="preserve">Bei Änderung der </w:t>
      </w:r>
      <w:r w:rsidR="00C640CC" w:rsidRPr="00C640CC">
        <w:rPr>
          <w:rFonts w:ascii="Arial" w:eastAsia="Arial" w:hAnsi="Arial" w:cs="Arial"/>
        </w:rPr>
        <w:t xml:space="preserve">Gesamtarbeitsbreite </w:t>
      </w:r>
      <w:r w:rsidR="00A44767">
        <w:rPr>
          <w:rFonts w:ascii="Arial" w:eastAsia="Arial" w:hAnsi="Arial" w:cs="Arial"/>
        </w:rPr>
        <w:t xml:space="preserve">wird </w:t>
      </w:r>
      <w:r w:rsidR="00C640CC" w:rsidRPr="00C640CC">
        <w:rPr>
          <w:rFonts w:ascii="Arial" w:eastAsia="Arial" w:hAnsi="Arial" w:cs="Arial"/>
        </w:rPr>
        <w:t xml:space="preserve">die Vorderfurche </w:t>
      </w:r>
      <w:r w:rsidR="00A44767" w:rsidRPr="00C640CC">
        <w:rPr>
          <w:rFonts w:ascii="Arial" w:eastAsia="Arial" w:hAnsi="Arial" w:cs="Arial"/>
        </w:rPr>
        <w:t>automatisch</w:t>
      </w:r>
      <w:r w:rsidR="00A44767">
        <w:rPr>
          <w:rFonts w:ascii="Arial" w:eastAsia="Arial" w:hAnsi="Arial" w:cs="Arial"/>
        </w:rPr>
        <w:t xml:space="preserve"> mit</w:t>
      </w:r>
      <w:r w:rsidR="00A44767" w:rsidRPr="00C640CC">
        <w:rPr>
          <w:rFonts w:ascii="Arial" w:eastAsia="Arial" w:hAnsi="Arial" w:cs="Arial"/>
        </w:rPr>
        <w:t xml:space="preserve"> </w:t>
      </w:r>
      <w:r w:rsidR="00C640CC" w:rsidRPr="00C640CC">
        <w:rPr>
          <w:rFonts w:ascii="Arial" w:eastAsia="Arial" w:hAnsi="Arial" w:cs="Arial"/>
        </w:rPr>
        <w:t xml:space="preserve">eingestellt. </w:t>
      </w:r>
      <w:r w:rsidR="00A44767">
        <w:rPr>
          <w:rFonts w:ascii="Arial" w:eastAsia="Arial" w:hAnsi="Arial" w:cs="Arial"/>
        </w:rPr>
        <w:t>Dank des</w:t>
      </w:r>
      <w:r w:rsidR="00C640CC" w:rsidRPr="00C640CC">
        <w:rPr>
          <w:rFonts w:ascii="Arial" w:eastAsia="Arial" w:hAnsi="Arial" w:cs="Arial"/>
        </w:rPr>
        <w:t xml:space="preserve"> Parallelogramm</w:t>
      </w:r>
      <w:r w:rsidR="00A44767">
        <w:rPr>
          <w:rFonts w:ascii="Arial" w:eastAsia="Arial" w:hAnsi="Arial" w:cs="Arial"/>
        </w:rPr>
        <w:t>s</w:t>
      </w:r>
      <w:r w:rsidR="00C640CC" w:rsidRPr="00C640CC">
        <w:rPr>
          <w:rFonts w:ascii="Arial" w:eastAsia="Arial" w:hAnsi="Arial" w:cs="Arial"/>
        </w:rPr>
        <w:t xml:space="preserve"> </w:t>
      </w:r>
      <w:r w:rsidR="00A44767">
        <w:rPr>
          <w:rFonts w:ascii="Arial" w:eastAsia="Arial" w:hAnsi="Arial" w:cs="Arial"/>
        </w:rPr>
        <w:t>und der</w:t>
      </w:r>
      <w:r w:rsidR="00C640CC" w:rsidRPr="00C640CC">
        <w:rPr>
          <w:rFonts w:ascii="Arial" w:eastAsia="Arial" w:hAnsi="Arial" w:cs="Arial"/>
        </w:rPr>
        <w:t xml:space="preserve"> hydraulische</w:t>
      </w:r>
      <w:r w:rsidR="00A44767">
        <w:rPr>
          <w:rFonts w:ascii="Arial" w:eastAsia="Arial" w:hAnsi="Arial" w:cs="Arial"/>
        </w:rPr>
        <w:t>n</w:t>
      </w:r>
      <w:r w:rsidR="00C640CC" w:rsidRPr="00C640CC">
        <w:rPr>
          <w:rFonts w:ascii="Arial" w:eastAsia="Arial" w:hAnsi="Arial" w:cs="Arial"/>
        </w:rPr>
        <w:t xml:space="preserve"> Verbindung zwischen Arbeitsbreiten</w:t>
      </w:r>
      <w:r w:rsidR="005B0C0F">
        <w:rPr>
          <w:rFonts w:ascii="Arial" w:eastAsia="Arial" w:hAnsi="Arial" w:cs="Arial"/>
        </w:rPr>
        <w:t>zylinder</w:t>
      </w:r>
      <w:r w:rsidR="00C640CC" w:rsidRPr="00C640CC">
        <w:rPr>
          <w:rFonts w:ascii="Arial" w:eastAsia="Arial" w:hAnsi="Arial" w:cs="Arial"/>
        </w:rPr>
        <w:t xml:space="preserve"> und Vorderfurchenzylinder</w:t>
      </w:r>
      <w:r w:rsidR="00A44767">
        <w:rPr>
          <w:rFonts w:ascii="Arial" w:eastAsia="Arial" w:hAnsi="Arial" w:cs="Arial"/>
        </w:rPr>
        <w:t xml:space="preserve"> gelingt </w:t>
      </w:r>
      <w:r w:rsidR="00C640CC" w:rsidRPr="00C640CC">
        <w:rPr>
          <w:rFonts w:ascii="Arial" w:eastAsia="Arial" w:hAnsi="Arial" w:cs="Arial"/>
        </w:rPr>
        <w:t xml:space="preserve">ein </w:t>
      </w:r>
      <w:r w:rsidR="00A44767">
        <w:rPr>
          <w:rFonts w:ascii="Arial" w:eastAsia="Arial" w:hAnsi="Arial" w:cs="Arial"/>
        </w:rPr>
        <w:t>exaktes</w:t>
      </w:r>
      <w:r w:rsidR="00C640CC" w:rsidRPr="00C640CC">
        <w:rPr>
          <w:rFonts w:ascii="Arial" w:eastAsia="Arial" w:hAnsi="Arial" w:cs="Arial"/>
        </w:rPr>
        <w:t xml:space="preserve"> Anschlusspflügen</w:t>
      </w:r>
      <w:r w:rsidR="00A44767">
        <w:rPr>
          <w:rFonts w:ascii="Arial" w:eastAsia="Arial" w:hAnsi="Arial" w:cs="Arial"/>
        </w:rPr>
        <w:t xml:space="preserve"> </w:t>
      </w:r>
      <w:r w:rsidR="00ED7CFA">
        <w:rPr>
          <w:rFonts w:ascii="Arial" w:eastAsia="Arial" w:hAnsi="Arial" w:cs="Arial"/>
        </w:rPr>
        <w:t>mit einem perfekten</w:t>
      </w:r>
      <w:r w:rsidR="00A44767">
        <w:rPr>
          <w:rFonts w:ascii="Arial" w:eastAsia="Arial" w:hAnsi="Arial" w:cs="Arial"/>
        </w:rPr>
        <w:t xml:space="preserve"> Arbeitsbild</w:t>
      </w:r>
      <w:r w:rsidR="00C640CC" w:rsidRPr="00C640CC">
        <w:rPr>
          <w:rFonts w:ascii="Arial" w:eastAsia="Arial" w:hAnsi="Arial" w:cs="Arial"/>
        </w:rPr>
        <w:t xml:space="preserve">. </w:t>
      </w:r>
      <w:r w:rsidR="00A44767">
        <w:rPr>
          <w:rFonts w:ascii="Arial" w:eastAsia="Arial" w:hAnsi="Arial" w:cs="Arial"/>
        </w:rPr>
        <w:t>Zusätzlich</w:t>
      </w:r>
      <w:r w:rsidR="00C640CC" w:rsidRPr="00C640CC">
        <w:rPr>
          <w:rFonts w:ascii="Arial" w:eastAsia="Arial" w:hAnsi="Arial" w:cs="Arial"/>
        </w:rPr>
        <w:t xml:space="preserve"> wirkt sich </w:t>
      </w:r>
      <w:proofErr w:type="spellStart"/>
      <w:r w:rsidR="00C640CC" w:rsidRPr="00C640CC">
        <w:rPr>
          <w:rFonts w:ascii="Arial" w:eastAsia="Arial" w:hAnsi="Arial" w:cs="Arial"/>
        </w:rPr>
        <w:t>AutoAdapt</w:t>
      </w:r>
      <w:proofErr w:type="spellEnd"/>
      <w:r w:rsidR="00C640CC" w:rsidRPr="00C640CC">
        <w:rPr>
          <w:rFonts w:ascii="Arial" w:eastAsia="Arial" w:hAnsi="Arial" w:cs="Arial"/>
        </w:rPr>
        <w:t xml:space="preserve"> positiv auf den Kraftstoffverbrauch aus, da sich </w:t>
      </w:r>
      <w:r w:rsidR="00E558DF">
        <w:rPr>
          <w:rFonts w:ascii="Arial" w:eastAsia="Arial" w:hAnsi="Arial" w:cs="Arial"/>
        </w:rPr>
        <w:t xml:space="preserve">der </w:t>
      </w:r>
      <w:proofErr w:type="spellStart"/>
      <w:r w:rsidR="00E558DF">
        <w:rPr>
          <w:rFonts w:ascii="Arial" w:eastAsia="Arial" w:hAnsi="Arial" w:cs="Arial"/>
        </w:rPr>
        <w:t>Zugpunkt</w:t>
      </w:r>
      <w:proofErr w:type="spellEnd"/>
      <w:r w:rsidR="00C640CC" w:rsidRPr="00C640CC">
        <w:rPr>
          <w:rFonts w:ascii="Arial" w:eastAsia="Arial" w:hAnsi="Arial" w:cs="Arial"/>
        </w:rPr>
        <w:t xml:space="preserve"> und der Winkel zwischen Anlage und Unterlenkerachse </w:t>
      </w:r>
      <w:r w:rsidR="00A44767">
        <w:rPr>
          <w:rFonts w:ascii="Arial" w:eastAsia="Arial" w:hAnsi="Arial" w:cs="Arial"/>
        </w:rPr>
        <w:t xml:space="preserve">während des </w:t>
      </w:r>
      <w:r w:rsidR="00ED7CFA">
        <w:rPr>
          <w:rFonts w:ascii="Arial" w:eastAsia="Arial" w:hAnsi="Arial" w:cs="Arial"/>
        </w:rPr>
        <w:t>Einstellv</w:t>
      </w:r>
      <w:r w:rsidR="00A44767">
        <w:rPr>
          <w:rFonts w:ascii="Arial" w:eastAsia="Arial" w:hAnsi="Arial" w:cs="Arial"/>
        </w:rPr>
        <w:t xml:space="preserve">organgs </w:t>
      </w:r>
      <w:r w:rsidR="00C640CC" w:rsidRPr="00C640CC">
        <w:rPr>
          <w:rFonts w:ascii="Arial" w:eastAsia="Arial" w:hAnsi="Arial" w:cs="Arial"/>
        </w:rPr>
        <w:t xml:space="preserve">nicht </w:t>
      </w:r>
      <w:r w:rsidR="00A44767">
        <w:rPr>
          <w:rFonts w:ascii="Arial" w:eastAsia="Arial" w:hAnsi="Arial" w:cs="Arial"/>
        </w:rPr>
        <w:t>ver</w:t>
      </w:r>
      <w:r w:rsidR="00C640CC" w:rsidRPr="00C640CC">
        <w:rPr>
          <w:rFonts w:ascii="Arial" w:eastAsia="Arial" w:hAnsi="Arial" w:cs="Arial"/>
        </w:rPr>
        <w:t>änder</w:t>
      </w:r>
      <w:r w:rsidR="00A44767">
        <w:rPr>
          <w:rFonts w:ascii="Arial" w:eastAsia="Arial" w:hAnsi="Arial" w:cs="Arial"/>
        </w:rPr>
        <w:t>n</w:t>
      </w:r>
      <w:r w:rsidR="00C640CC" w:rsidRPr="00C640CC">
        <w:rPr>
          <w:rFonts w:ascii="Arial" w:eastAsia="Arial" w:hAnsi="Arial" w:cs="Arial"/>
        </w:rPr>
        <w:t>.</w:t>
      </w:r>
    </w:p>
    <w:p w14:paraId="54457080" w14:textId="2A1D5A39" w:rsidR="00C640CC" w:rsidRPr="00C640CC" w:rsidRDefault="00C640CC" w:rsidP="00C640CC">
      <w:pPr>
        <w:spacing w:after="120" w:line="360" w:lineRule="auto"/>
        <w:ind w:left="567" w:right="1695"/>
        <w:rPr>
          <w:rFonts w:ascii="Arial" w:eastAsia="Arial" w:hAnsi="Arial" w:cs="Arial"/>
        </w:rPr>
      </w:pPr>
      <w:r w:rsidRPr="00C640CC">
        <w:rPr>
          <w:rFonts w:ascii="Arial" w:eastAsia="Arial" w:hAnsi="Arial" w:cs="Arial"/>
        </w:rPr>
        <w:t xml:space="preserve">Die Arbeitstiefeneinstellung erfolgt entweder </w:t>
      </w:r>
      <w:r w:rsidR="005B0C0F">
        <w:rPr>
          <w:rFonts w:ascii="Arial" w:eastAsia="Arial" w:hAnsi="Arial" w:cs="Arial"/>
        </w:rPr>
        <w:t>manuell</w:t>
      </w:r>
      <w:r w:rsidRPr="00C640CC">
        <w:rPr>
          <w:rFonts w:ascii="Arial" w:eastAsia="Arial" w:hAnsi="Arial" w:cs="Arial"/>
        </w:rPr>
        <w:t xml:space="preserve"> oder hydraulisch </w:t>
      </w:r>
      <w:r w:rsidR="00ED7CFA">
        <w:rPr>
          <w:rFonts w:ascii="Arial" w:eastAsia="Arial" w:hAnsi="Arial" w:cs="Arial"/>
        </w:rPr>
        <w:t xml:space="preserve">wahlweise </w:t>
      </w:r>
      <w:r w:rsidRPr="00C640CC">
        <w:rPr>
          <w:rFonts w:ascii="Arial" w:eastAsia="Arial" w:hAnsi="Arial" w:cs="Arial"/>
        </w:rPr>
        <w:t>über Pendel</w:t>
      </w:r>
      <w:r w:rsidR="007D4114">
        <w:rPr>
          <w:rFonts w:ascii="Arial" w:eastAsia="Arial" w:hAnsi="Arial" w:cs="Arial"/>
        </w:rPr>
        <w:t xml:space="preserve">stützräder oder </w:t>
      </w:r>
      <w:r w:rsidRPr="00C640CC">
        <w:rPr>
          <w:rFonts w:ascii="Arial" w:eastAsia="Arial" w:hAnsi="Arial" w:cs="Arial"/>
        </w:rPr>
        <w:t xml:space="preserve">Kombistützräder. </w:t>
      </w:r>
      <w:r w:rsidR="007D4114">
        <w:rPr>
          <w:rFonts w:ascii="Arial" w:eastAsia="Arial" w:hAnsi="Arial" w:cs="Arial"/>
        </w:rPr>
        <w:t>Für die</w:t>
      </w:r>
      <w:r w:rsidRPr="00C640CC">
        <w:rPr>
          <w:rFonts w:ascii="Arial" w:eastAsia="Arial" w:hAnsi="Arial" w:cs="Arial"/>
        </w:rPr>
        <w:t xml:space="preserve"> exakte </w:t>
      </w:r>
      <w:r w:rsidRPr="00C640CC">
        <w:rPr>
          <w:rFonts w:ascii="Arial" w:eastAsia="Arial" w:hAnsi="Arial" w:cs="Arial"/>
        </w:rPr>
        <w:lastRenderedPageBreak/>
        <w:t xml:space="preserve">Tiefenführung und zuverlässigen Eigenantrieb </w:t>
      </w:r>
      <w:r w:rsidR="007D4114">
        <w:rPr>
          <w:rFonts w:ascii="Arial" w:eastAsia="Arial" w:hAnsi="Arial" w:cs="Arial"/>
        </w:rPr>
        <w:t>werden</w:t>
      </w:r>
      <w:r w:rsidRPr="00C640CC">
        <w:rPr>
          <w:rFonts w:ascii="Arial" w:eastAsia="Arial" w:hAnsi="Arial" w:cs="Arial"/>
        </w:rPr>
        <w:t xml:space="preserve"> verschiedene Reifen</w:t>
      </w:r>
      <w:r w:rsidR="007D4114">
        <w:rPr>
          <w:rFonts w:ascii="Arial" w:eastAsia="Arial" w:hAnsi="Arial" w:cs="Arial"/>
        </w:rPr>
        <w:t>größen und Profile angeboten</w:t>
      </w:r>
      <w:r w:rsidRPr="00C640CC">
        <w:rPr>
          <w:rFonts w:ascii="Arial" w:eastAsia="Arial" w:hAnsi="Arial" w:cs="Arial"/>
        </w:rPr>
        <w:t xml:space="preserve">. </w:t>
      </w:r>
    </w:p>
    <w:p w14:paraId="06F9D304" w14:textId="77777777" w:rsidR="00C640CC" w:rsidRPr="00C640CC" w:rsidRDefault="00C640CC" w:rsidP="00C640CC">
      <w:pPr>
        <w:spacing w:after="120" w:line="360" w:lineRule="auto"/>
        <w:ind w:left="567" w:right="1695"/>
        <w:rPr>
          <w:rFonts w:ascii="Arial" w:eastAsia="Arial" w:hAnsi="Arial" w:cs="Arial"/>
        </w:rPr>
      </w:pPr>
    </w:p>
    <w:p w14:paraId="3921053D" w14:textId="77777777" w:rsidR="00C640CC" w:rsidRPr="00C640CC" w:rsidRDefault="00C640CC" w:rsidP="00C640CC">
      <w:pPr>
        <w:spacing w:after="120" w:line="360" w:lineRule="auto"/>
        <w:ind w:left="567" w:right="1695"/>
        <w:rPr>
          <w:rFonts w:ascii="Arial" w:eastAsia="Arial" w:hAnsi="Arial" w:cs="Arial"/>
          <w:b/>
          <w:bCs/>
        </w:rPr>
      </w:pPr>
      <w:r w:rsidRPr="00C640CC">
        <w:rPr>
          <w:rFonts w:ascii="Arial" w:eastAsia="Arial" w:hAnsi="Arial" w:cs="Arial"/>
          <w:b/>
          <w:bCs/>
        </w:rPr>
        <w:t>Überlastsicherung für extreme Einsatzbedingungen</w:t>
      </w:r>
    </w:p>
    <w:p w14:paraId="42D2C542" w14:textId="0CC64F73" w:rsidR="00C640CC" w:rsidRPr="00C640CC" w:rsidRDefault="008A1964" w:rsidP="008A1964">
      <w:pPr>
        <w:spacing w:after="120" w:line="360" w:lineRule="auto"/>
        <w:ind w:left="567" w:right="1695"/>
        <w:rPr>
          <w:rFonts w:ascii="Arial" w:eastAsia="Arial" w:hAnsi="Arial" w:cs="Arial"/>
        </w:rPr>
      </w:pPr>
      <w:r>
        <w:rPr>
          <w:rFonts w:ascii="Arial" w:eastAsia="Arial" w:hAnsi="Arial" w:cs="Arial"/>
        </w:rPr>
        <w:t>Die</w:t>
      </w:r>
      <w:r w:rsidR="00C640CC" w:rsidRPr="00C640CC">
        <w:rPr>
          <w:rFonts w:ascii="Arial" w:eastAsia="Arial" w:hAnsi="Arial" w:cs="Arial"/>
        </w:rPr>
        <w:t xml:space="preserve"> Überlastsicherung </w:t>
      </w:r>
      <w:r>
        <w:rPr>
          <w:rFonts w:ascii="Arial" w:eastAsia="Arial" w:hAnsi="Arial" w:cs="Arial"/>
        </w:rPr>
        <w:t xml:space="preserve">erfolgt beim Teres 200 V über die bewährten Scherbolzen mit einer </w:t>
      </w:r>
      <w:proofErr w:type="spellStart"/>
      <w:r>
        <w:rPr>
          <w:rFonts w:ascii="Arial" w:eastAsia="Arial" w:hAnsi="Arial" w:cs="Arial"/>
        </w:rPr>
        <w:t>Abscherkraft</w:t>
      </w:r>
      <w:proofErr w:type="spellEnd"/>
      <w:r>
        <w:rPr>
          <w:rFonts w:ascii="Arial" w:eastAsia="Arial" w:hAnsi="Arial" w:cs="Arial"/>
        </w:rPr>
        <w:t xml:space="preserve"> von 4400 kg. B</w:t>
      </w:r>
      <w:r w:rsidR="00C640CC" w:rsidRPr="00C640CC">
        <w:rPr>
          <w:rFonts w:ascii="Arial" w:eastAsia="Arial" w:hAnsi="Arial" w:cs="Arial"/>
        </w:rPr>
        <w:t xml:space="preserve">ei intensiven Einsatzbedingungen </w:t>
      </w:r>
      <w:r w:rsidR="008E19AE">
        <w:rPr>
          <w:rFonts w:ascii="Arial" w:eastAsia="Arial" w:hAnsi="Arial" w:cs="Arial"/>
        </w:rPr>
        <w:t>sorgt</w:t>
      </w:r>
      <w:r>
        <w:rPr>
          <w:rFonts w:ascii="Arial" w:eastAsia="Arial" w:hAnsi="Arial" w:cs="Arial"/>
        </w:rPr>
        <w:t xml:space="preserve"> der Teres 200 VS mit hydraulischer</w:t>
      </w:r>
      <w:r w:rsidR="00C640CC" w:rsidRPr="00C640CC">
        <w:rPr>
          <w:rFonts w:ascii="Arial" w:eastAsia="Arial" w:hAnsi="Arial" w:cs="Arial"/>
        </w:rPr>
        <w:t xml:space="preserve"> Überlastsicherung </w:t>
      </w:r>
      <w:r w:rsidRPr="00C640CC">
        <w:rPr>
          <w:rFonts w:ascii="Arial" w:eastAsia="Arial" w:hAnsi="Arial" w:cs="Arial"/>
        </w:rPr>
        <w:t>für ein ruhiges und materialschonendes Arbeiten</w:t>
      </w:r>
      <w:r>
        <w:rPr>
          <w:rFonts w:ascii="Arial" w:eastAsia="Arial" w:hAnsi="Arial" w:cs="Arial"/>
        </w:rPr>
        <w:t>.</w:t>
      </w:r>
      <w:r w:rsidR="00C640CC" w:rsidRPr="00C640CC">
        <w:rPr>
          <w:rFonts w:ascii="Arial" w:eastAsia="Arial" w:hAnsi="Arial" w:cs="Arial"/>
        </w:rPr>
        <w:t xml:space="preserve"> </w:t>
      </w:r>
      <w:r w:rsidRPr="00C640CC">
        <w:rPr>
          <w:rFonts w:ascii="Arial" w:eastAsia="Arial" w:hAnsi="Arial" w:cs="Arial"/>
        </w:rPr>
        <w:t xml:space="preserve">Auslösekräfte von bis zu 2.000 kg können je nach Einsatzbedingungen stufenlos zentral oder dezentral für jeden Körper einzeln geregelt werden. </w:t>
      </w:r>
      <w:r w:rsidR="00C640CC" w:rsidRPr="00C640CC">
        <w:rPr>
          <w:rFonts w:ascii="Arial" w:eastAsia="Arial" w:hAnsi="Arial" w:cs="Arial"/>
        </w:rPr>
        <w:t xml:space="preserve">Die maximale Hubhöhe beträgt 40 cm, sodass die Körper </w:t>
      </w:r>
      <w:r w:rsidR="00F84A63" w:rsidRPr="00C640CC">
        <w:rPr>
          <w:rFonts w:ascii="Arial" w:eastAsia="Arial" w:hAnsi="Arial" w:cs="Arial"/>
        </w:rPr>
        <w:t xml:space="preserve">auch </w:t>
      </w:r>
      <w:r w:rsidR="00C640CC" w:rsidRPr="00C640CC">
        <w:rPr>
          <w:rFonts w:ascii="Arial" w:eastAsia="Arial" w:hAnsi="Arial" w:cs="Arial"/>
        </w:rPr>
        <w:t xml:space="preserve">bei </w:t>
      </w:r>
      <w:r w:rsidR="005B0C0F">
        <w:rPr>
          <w:rFonts w:ascii="Arial" w:eastAsia="Arial" w:hAnsi="Arial" w:cs="Arial"/>
        </w:rPr>
        <w:t>größter</w:t>
      </w:r>
      <w:r w:rsidR="00C640CC" w:rsidRPr="00C640CC">
        <w:rPr>
          <w:rFonts w:ascii="Arial" w:eastAsia="Arial" w:hAnsi="Arial" w:cs="Arial"/>
        </w:rPr>
        <w:t xml:space="preserve"> Arbeitstiefe großen Hindernissen ausweichen können. Außerdem können die Körper seitlich ausweichen. Über den Hydraulikzylinder wird der Pflugkörper sanft und materialschonend in den Boden zurückgesetzt. Als zusätzliche Sicherheit verfügt jede Grindel über eine</w:t>
      </w:r>
      <w:r w:rsidR="005B0C0F">
        <w:rPr>
          <w:rFonts w:ascii="Arial" w:eastAsia="Arial" w:hAnsi="Arial" w:cs="Arial"/>
        </w:rPr>
        <w:t>n</w:t>
      </w:r>
      <w:r w:rsidR="00C640CC" w:rsidRPr="00C640CC">
        <w:rPr>
          <w:rFonts w:ascii="Arial" w:eastAsia="Arial" w:hAnsi="Arial" w:cs="Arial"/>
        </w:rPr>
        <w:t xml:space="preserve"> separate</w:t>
      </w:r>
      <w:r w:rsidR="005B0C0F">
        <w:rPr>
          <w:rFonts w:ascii="Arial" w:eastAsia="Arial" w:hAnsi="Arial" w:cs="Arial"/>
        </w:rPr>
        <w:t>n</w:t>
      </w:r>
      <w:r w:rsidR="00C640CC" w:rsidRPr="00C640CC">
        <w:rPr>
          <w:rFonts w:ascii="Arial" w:eastAsia="Arial" w:hAnsi="Arial" w:cs="Arial"/>
        </w:rPr>
        <w:t xml:space="preserve"> </w:t>
      </w:r>
      <w:r w:rsidR="005B0C0F">
        <w:rPr>
          <w:rFonts w:ascii="Arial" w:eastAsia="Arial" w:hAnsi="Arial" w:cs="Arial"/>
        </w:rPr>
        <w:t>Scherbolzen</w:t>
      </w:r>
      <w:r w:rsidR="00C640CC" w:rsidRPr="00C640CC">
        <w:rPr>
          <w:rFonts w:ascii="Arial" w:eastAsia="Arial" w:hAnsi="Arial" w:cs="Arial"/>
        </w:rPr>
        <w:t>.</w:t>
      </w:r>
    </w:p>
    <w:p w14:paraId="2AE6557C" w14:textId="77777777" w:rsidR="00C640CC" w:rsidRPr="00C640CC" w:rsidRDefault="00C640CC" w:rsidP="00C640CC">
      <w:pPr>
        <w:spacing w:after="120" w:line="360" w:lineRule="auto"/>
        <w:ind w:left="567" w:right="1695"/>
        <w:rPr>
          <w:rFonts w:ascii="Arial" w:eastAsia="Arial" w:hAnsi="Arial" w:cs="Arial"/>
        </w:rPr>
      </w:pPr>
    </w:p>
    <w:p w14:paraId="616A4E16" w14:textId="5346FEC2" w:rsidR="00C640CC" w:rsidRPr="00C640CC" w:rsidRDefault="00C640CC" w:rsidP="00C640CC">
      <w:pPr>
        <w:spacing w:after="120" w:line="360" w:lineRule="auto"/>
        <w:ind w:left="567" w:right="1695"/>
        <w:rPr>
          <w:rFonts w:ascii="Arial" w:eastAsia="Arial" w:hAnsi="Arial" w:cs="Arial"/>
          <w:b/>
          <w:bCs/>
        </w:rPr>
      </w:pPr>
      <w:r w:rsidRPr="00C640CC">
        <w:rPr>
          <w:rFonts w:ascii="Arial" w:eastAsia="Arial" w:hAnsi="Arial" w:cs="Arial"/>
          <w:b/>
          <w:bCs/>
        </w:rPr>
        <w:t xml:space="preserve">Höchste Haltbarkeit und </w:t>
      </w:r>
      <w:r w:rsidR="00F84A63">
        <w:rPr>
          <w:rFonts w:ascii="Arial" w:eastAsia="Arial" w:hAnsi="Arial" w:cs="Arial"/>
          <w:b/>
          <w:bCs/>
        </w:rPr>
        <w:t>Leichtigkeit</w:t>
      </w:r>
    </w:p>
    <w:p w14:paraId="46428C3E" w14:textId="4F74FA73" w:rsidR="00C640CC" w:rsidRPr="00C640CC" w:rsidRDefault="00C640CC" w:rsidP="00C640CC">
      <w:pPr>
        <w:spacing w:after="120" w:line="360" w:lineRule="auto"/>
        <w:ind w:left="567" w:right="1695"/>
        <w:rPr>
          <w:rFonts w:ascii="Arial" w:eastAsia="Arial" w:hAnsi="Arial" w:cs="Arial"/>
        </w:rPr>
      </w:pPr>
      <w:r w:rsidRPr="00C640CC">
        <w:rPr>
          <w:rFonts w:ascii="Arial" w:eastAsia="Arial" w:hAnsi="Arial" w:cs="Arial"/>
        </w:rPr>
        <w:t xml:space="preserve">Durch das Rahmenrohr mit den Maßen 120 x 120 x 10 mm weist der Teres eine hohe Stabilität bei gleichzeitiger Leichtigkeit auf. Die gelagerte Anbauachse </w:t>
      </w:r>
      <w:proofErr w:type="spellStart"/>
      <w:r w:rsidRPr="00C640CC">
        <w:rPr>
          <w:rFonts w:ascii="Arial" w:eastAsia="Arial" w:hAnsi="Arial" w:cs="Arial"/>
        </w:rPr>
        <w:t>ProtectShaft</w:t>
      </w:r>
      <w:proofErr w:type="spellEnd"/>
      <w:r w:rsidRPr="00C640CC">
        <w:rPr>
          <w:rFonts w:ascii="Arial" w:eastAsia="Arial" w:hAnsi="Arial" w:cs="Arial"/>
        </w:rPr>
        <w:t xml:space="preserve"> mit integrierter Kugel sorgt für geringeren Verschleiß bei maximaler Haltbarkeit. Die Gelenklager haben eine dämpfende</w:t>
      </w:r>
      <w:r w:rsidR="003D6B9E">
        <w:rPr>
          <w:rFonts w:ascii="Arial" w:eastAsia="Arial" w:hAnsi="Arial" w:cs="Arial"/>
        </w:rPr>
        <w:t>, materialschonende</w:t>
      </w:r>
      <w:r w:rsidRPr="00C640CC">
        <w:rPr>
          <w:rFonts w:ascii="Arial" w:eastAsia="Arial" w:hAnsi="Arial" w:cs="Arial"/>
        </w:rPr>
        <w:t xml:space="preserve"> Wirkung am Vorgewende und bei der Straßenfahrt. Dank der integrierten Kugel ist die Haltbarkeit der Anbauachse aufgrund des höheren Durchmessers deutlich gesteigert.</w:t>
      </w:r>
    </w:p>
    <w:p w14:paraId="789B9E2A" w14:textId="6A454528" w:rsidR="00C640CC" w:rsidRPr="00C640CC" w:rsidRDefault="00C640CC" w:rsidP="00C640CC">
      <w:pPr>
        <w:spacing w:after="120" w:line="360" w:lineRule="auto"/>
        <w:ind w:left="567" w:right="1695"/>
        <w:rPr>
          <w:rFonts w:ascii="Arial" w:eastAsia="Arial" w:hAnsi="Arial" w:cs="Arial"/>
        </w:rPr>
      </w:pPr>
      <w:r w:rsidRPr="00C640CC">
        <w:rPr>
          <w:rFonts w:ascii="Arial" w:eastAsia="Arial" w:hAnsi="Arial" w:cs="Arial"/>
        </w:rPr>
        <w:t xml:space="preserve">Die </w:t>
      </w:r>
      <w:r w:rsidR="005B0C0F">
        <w:rPr>
          <w:rFonts w:ascii="Arial" w:eastAsia="Arial" w:hAnsi="Arial" w:cs="Arial"/>
        </w:rPr>
        <w:t>hohl ausgeformte</w:t>
      </w:r>
      <w:r w:rsidRPr="00C640CC">
        <w:rPr>
          <w:rFonts w:ascii="Arial" w:eastAsia="Arial" w:hAnsi="Arial" w:cs="Arial"/>
        </w:rPr>
        <w:t xml:space="preserve"> Wendeachse</w:t>
      </w:r>
      <w:r w:rsidR="005B0C0F">
        <w:rPr>
          <w:rFonts w:ascii="Arial" w:eastAsia="Arial" w:hAnsi="Arial" w:cs="Arial"/>
        </w:rPr>
        <w:t xml:space="preserve"> mit einem 120 mm großen Durchmesser</w:t>
      </w:r>
      <w:r w:rsidRPr="00C640CC">
        <w:rPr>
          <w:rFonts w:ascii="Arial" w:eastAsia="Arial" w:hAnsi="Arial" w:cs="Arial"/>
        </w:rPr>
        <w:t xml:space="preserve"> erlaubt zwei gleichgroß dimensionierte Lager. Dies erhöht die Haltbarkeit deutlich. Außerdem ist der Vorteil der </w:t>
      </w:r>
      <w:r w:rsidR="005B0C0F">
        <w:rPr>
          <w:rFonts w:ascii="Arial" w:eastAsia="Arial" w:hAnsi="Arial" w:cs="Arial"/>
        </w:rPr>
        <w:t>hohen Wendeachse</w:t>
      </w:r>
      <w:r w:rsidRPr="00C640CC">
        <w:rPr>
          <w:rFonts w:ascii="Arial" w:eastAsia="Arial" w:hAnsi="Arial" w:cs="Arial"/>
        </w:rPr>
        <w:t>, dass durch diese die Hydraulikleitungen sauber verlegt werden können.</w:t>
      </w:r>
    </w:p>
    <w:p w14:paraId="27C88E4F" w14:textId="2668139E" w:rsidR="00C640CC" w:rsidRDefault="008E19AE" w:rsidP="00C640CC">
      <w:pPr>
        <w:spacing w:after="120" w:line="360" w:lineRule="auto"/>
        <w:ind w:left="567" w:right="1695"/>
        <w:rPr>
          <w:rFonts w:ascii="Arial" w:eastAsia="Arial" w:hAnsi="Arial" w:cs="Arial"/>
        </w:rPr>
      </w:pPr>
      <w:r>
        <w:rPr>
          <w:rFonts w:ascii="Arial" w:eastAsia="Arial" w:hAnsi="Arial" w:cs="Arial"/>
        </w:rPr>
        <w:t xml:space="preserve">Punkten kann der Teres außerdem mit dem schonenden Wendesystem </w:t>
      </w:r>
      <w:proofErr w:type="spellStart"/>
      <w:r>
        <w:rPr>
          <w:rFonts w:ascii="Arial" w:eastAsia="Arial" w:hAnsi="Arial" w:cs="Arial"/>
        </w:rPr>
        <w:t>SmartTurn</w:t>
      </w:r>
      <w:proofErr w:type="spellEnd"/>
      <w:r w:rsidR="003D6B9E">
        <w:rPr>
          <w:rFonts w:ascii="Arial" w:eastAsia="Arial" w:hAnsi="Arial" w:cs="Arial"/>
        </w:rPr>
        <w:t>.</w:t>
      </w:r>
      <w:r w:rsidR="003D1F38">
        <w:rPr>
          <w:rFonts w:ascii="Arial" w:eastAsia="Arial" w:hAnsi="Arial" w:cs="Arial"/>
        </w:rPr>
        <w:t xml:space="preserve"> </w:t>
      </w:r>
      <w:r w:rsidR="003D6B9E">
        <w:rPr>
          <w:rFonts w:ascii="Arial" w:eastAsia="Arial" w:hAnsi="Arial" w:cs="Arial"/>
        </w:rPr>
        <w:t>Ü</w:t>
      </w:r>
      <w:r w:rsidR="003D1F38">
        <w:rPr>
          <w:rFonts w:ascii="Arial" w:eastAsia="Arial" w:hAnsi="Arial" w:cs="Arial"/>
        </w:rPr>
        <w:t>ber den verbauten</w:t>
      </w:r>
      <w:r w:rsidR="00C640CC" w:rsidRPr="00C640CC">
        <w:rPr>
          <w:rFonts w:ascii="Arial" w:eastAsia="Arial" w:hAnsi="Arial" w:cs="Arial"/>
        </w:rPr>
        <w:t xml:space="preserve"> Rahmenschwenkzylinder</w:t>
      </w:r>
      <w:r w:rsidR="003D6B9E">
        <w:rPr>
          <w:rFonts w:ascii="Arial" w:eastAsia="Arial" w:hAnsi="Arial" w:cs="Arial"/>
        </w:rPr>
        <w:t xml:space="preserve"> erfolgt ein </w:t>
      </w:r>
      <w:r w:rsidR="003D6B9E">
        <w:rPr>
          <w:rFonts w:ascii="Arial" w:eastAsia="Arial" w:hAnsi="Arial" w:cs="Arial"/>
        </w:rPr>
        <w:lastRenderedPageBreak/>
        <w:t xml:space="preserve">verschleißarmer Drehvorgang </w:t>
      </w:r>
      <w:r w:rsidR="00A13EFF">
        <w:rPr>
          <w:rFonts w:ascii="Arial" w:eastAsia="Arial" w:hAnsi="Arial" w:cs="Arial"/>
        </w:rPr>
        <w:t xml:space="preserve">in kürzester Zeit </w:t>
      </w:r>
      <w:r w:rsidR="003D6B9E">
        <w:rPr>
          <w:rFonts w:ascii="Arial" w:eastAsia="Arial" w:hAnsi="Arial" w:cs="Arial"/>
        </w:rPr>
        <w:t>ohne Veränderung der Arbeitsbreite</w:t>
      </w:r>
      <w:r w:rsidR="00C640CC" w:rsidRPr="00C640CC">
        <w:rPr>
          <w:rFonts w:ascii="Arial" w:eastAsia="Arial" w:hAnsi="Arial" w:cs="Arial"/>
        </w:rPr>
        <w:t xml:space="preserve">. </w:t>
      </w:r>
    </w:p>
    <w:p w14:paraId="672B4841" w14:textId="77777777" w:rsidR="003D1F38" w:rsidRPr="00C640CC" w:rsidRDefault="003D1F38" w:rsidP="00C640CC">
      <w:pPr>
        <w:spacing w:after="120" w:line="360" w:lineRule="auto"/>
        <w:ind w:left="567" w:right="1695"/>
        <w:rPr>
          <w:rFonts w:ascii="Arial" w:eastAsia="Arial" w:hAnsi="Arial" w:cs="Arial"/>
          <w:b/>
          <w:bCs/>
        </w:rPr>
      </w:pPr>
    </w:p>
    <w:p w14:paraId="54082D5D" w14:textId="188473C8" w:rsidR="00C640CC" w:rsidRPr="00C640CC" w:rsidRDefault="00B962C2" w:rsidP="00C640CC">
      <w:pPr>
        <w:spacing w:after="120" w:line="360" w:lineRule="auto"/>
        <w:ind w:left="567" w:right="1695"/>
        <w:rPr>
          <w:rFonts w:ascii="Arial" w:eastAsia="Arial" w:hAnsi="Arial" w:cs="Arial"/>
          <w:b/>
          <w:bCs/>
        </w:rPr>
      </w:pPr>
      <w:r>
        <w:rPr>
          <w:rFonts w:ascii="Arial" w:eastAsia="Arial" w:hAnsi="Arial" w:cs="Arial"/>
          <w:b/>
          <w:bCs/>
        </w:rPr>
        <w:t>Ausstattungen für alle Ansprüche</w:t>
      </w:r>
      <w:r w:rsidR="00C640CC" w:rsidRPr="00C640CC">
        <w:rPr>
          <w:rFonts w:ascii="Arial" w:eastAsia="Arial" w:hAnsi="Arial" w:cs="Arial"/>
          <w:b/>
          <w:bCs/>
        </w:rPr>
        <w:t xml:space="preserve"> </w:t>
      </w:r>
    </w:p>
    <w:p w14:paraId="3266E134" w14:textId="28CB20CB" w:rsidR="00C640CC" w:rsidRPr="00C640CC" w:rsidRDefault="00C640CC" w:rsidP="00C640CC">
      <w:pPr>
        <w:spacing w:after="120" w:line="360" w:lineRule="auto"/>
        <w:ind w:left="567" w:right="1695"/>
        <w:rPr>
          <w:rFonts w:ascii="Arial" w:eastAsia="Arial" w:hAnsi="Arial" w:cs="Arial"/>
        </w:rPr>
      </w:pPr>
      <w:r w:rsidRPr="00C640CC">
        <w:rPr>
          <w:rFonts w:ascii="Arial" w:eastAsia="Arial" w:hAnsi="Arial" w:cs="Arial"/>
        </w:rPr>
        <w:t xml:space="preserve">Durch optionale Vorwerkzeuge lässt sich der neue Anbau-Volldrehpflug universell an alle Einsatzbedingungen anpassen. So stehen verschiedene Vorschäler oder Einlegebleche für ein sauberes Einarbeiten von viel Organik zur Verfügung. </w:t>
      </w:r>
      <w:r w:rsidR="00B962C2">
        <w:rPr>
          <w:rFonts w:ascii="Arial" w:eastAsia="Arial" w:hAnsi="Arial" w:cs="Arial"/>
        </w:rPr>
        <w:t xml:space="preserve">Der Einsatz von Anlagenschonern verbessert die Pflugführung am Hang. </w:t>
      </w:r>
      <w:r w:rsidRPr="00C640CC">
        <w:rPr>
          <w:rFonts w:ascii="Arial" w:eastAsia="Arial" w:hAnsi="Arial" w:cs="Arial"/>
        </w:rPr>
        <w:t xml:space="preserve">Ein optionales Anlagensech ist für Regionen mit steinigen und schweren Böden </w:t>
      </w:r>
      <w:r w:rsidR="00B962C2">
        <w:rPr>
          <w:rFonts w:ascii="Arial" w:eastAsia="Arial" w:hAnsi="Arial" w:cs="Arial"/>
        </w:rPr>
        <w:t>erhältlich. Es schütz</w:t>
      </w:r>
      <w:r w:rsidRPr="00C640CC">
        <w:rPr>
          <w:rFonts w:ascii="Arial" w:eastAsia="Arial" w:hAnsi="Arial" w:cs="Arial"/>
        </w:rPr>
        <w:t>t Kanten des Streichblech-Vorderteils vor Verschleiß und schneidet eine saubere Furchenwand.</w:t>
      </w:r>
      <w:r w:rsidR="00B962C2">
        <w:rPr>
          <w:rFonts w:ascii="Arial" w:eastAsia="Arial" w:hAnsi="Arial" w:cs="Arial"/>
        </w:rPr>
        <w:t xml:space="preserve"> </w:t>
      </w:r>
      <w:r w:rsidRPr="00C640CC">
        <w:rPr>
          <w:rFonts w:ascii="Arial" w:eastAsia="Arial" w:hAnsi="Arial" w:cs="Arial"/>
        </w:rPr>
        <w:t xml:space="preserve">Für eine besonders saubere Furchenräumung lassen sich Scheibenseche am letzten </w:t>
      </w:r>
      <w:r w:rsidR="009244B0">
        <w:rPr>
          <w:rFonts w:ascii="Arial" w:eastAsia="Arial" w:hAnsi="Arial" w:cs="Arial"/>
        </w:rPr>
        <w:t>Pflugk</w:t>
      </w:r>
      <w:r w:rsidRPr="00C640CC">
        <w:rPr>
          <w:rFonts w:ascii="Arial" w:eastAsia="Arial" w:hAnsi="Arial" w:cs="Arial"/>
        </w:rPr>
        <w:t>örper montieren.</w:t>
      </w:r>
      <w:r w:rsidR="00B962C2">
        <w:rPr>
          <w:rFonts w:ascii="Arial" w:eastAsia="Arial" w:hAnsi="Arial" w:cs="Arial"/>
        </w:rPr>
        <w:t xml:space="preserve"> </w:t>
      </w:r>
      <w:r w:rsidRPr="00C640CC">
        <w:rPr>
          <w:rFonts w:ascii="Arial" w:eastAsia="Arial" w:hAnsi="Arial" w:cs="Arial"/>
        </w:rPr>
        <w:t>Für die gleichzeitige Rückverfestigung bietet AMAZONE den Teres 200 mit Schwenkfangarm für die Arbeit mit dem Packer an.</w:t>
      </w:r>
    </w:p>
    <w:p w14:paraId="2FDA501F" w14:textId="77777777" w:rsidR="00C640CC" w:rsidRPr="00C640CC" w:rsidRDefault="00C640CC" w:rsidP="00C640CC">
      <w:pPr>
        <w:spacing w:after="120" w:line="360" w:lineRule="auto"/>
        <w:ind w:left="567" w:right="1695"/>
        <w:rPr>
          <w:rFonts w:ascii="Arial" w:eastAsia="Arial" w:hAnsi="Arial" w:cs="Arial"/>
        </w:rPr>
      </w:pPr>
    </w:p>
    <w:p w14:paraId="5DC74D8C" w14:textId="77777777" w:rsidR="00087997" w:rsidRPr="00EB5138" w:rsidRDefault="00087997" w:rsidP="00EB5138">
      <w:pPr>
        <w:spacing w:after="120" w:line="360" w:lineRule="auto"/>
        <w:ind w:left="567" w:right="1695"/>
        <w:rPr>
          <w:rFonts w:ascii="Arial" w:eastAsia="Arial" w:hAnsi="Arial" w:cs="Arial"/>
        </w:rPr>
      </w:pPr>
      <w:r w:rsidRPr="00EB5138">
        <w:rPr>
          <w:rFonts w:ascii="Arial" w:eastAsia="Arial" w:hAnsi="Arial" w:cs="Arial"/>
          <w:noProof/>
        </w:rPr>
        <w:drawing>
          <wp:inline distT="0" distB="0" distL="0" distR="0" wp14:anchorId="5C74F777" wp14:editId="12B4F6AA">
            <wp:extent cx="5040000" cy="3615999"/>
            <wp:effectExtent l="0" t="0" r="8255" b="3810"/>
            <wp:docPr id="1040800390" name="Grafik 2" descr="Ein Bild, das Himmel, draußen, Landwirtschaftstechnik, Far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800390" name="Grafik 2" descr="Ein Bild, das Himmel, draußen, Landwirtschaftstechnik, Farm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7822"/>
                    <a:stretch/>
                  </pic:blipFill>
                  <pic:spPr bwMode="auto">
                    <a:xfrm>
                      <a:off x="0" y="0"/>
                      <a:ext cx="5040000" cy="3615999"/>
                    </a:xfrm>
                    <a:prstGeom prst="rect">
                      <a:avLst/>
                    </a:prstGeom>
                    <a:noFill/>
                    <a:ln>
                      <a:noFill/>
                    </a:ln>
                    <a:extLst>
                      <a:ext uri="{53640926-AAD7-44D8-BBD7-CCE9431645EC}">
                        <a14:shadowObscured xmlns:a14="http://schemas.microsoft.com/office/drawing/2010/main"/>
                      </a:ext>
                    </a:extLst>
                  </pic:spPr>
                </pic:pic>
              </a:graphicData>
            </a:graphic>
          </wp:inline>
        </w:drawing>
      </w:r>
    </w:p>
    <w:p w14:paraId="754E0A2C" w14:textId="2B87B6FC" w:rsidR="00087997" w:rsidRPr="00EB5138" w:rsidRDefault="00EB5138" w:rsidP="00EB5138">
      <w:pPr>
        <w:spacing w:after="120" w:line="360" w:lineRule="auto"/>
        <w:ind w:left="567" w:right="1695"/>
        <w:rPr>
          <w:rFonts w:ascii="Arial" w:eastAsia="Arial" w:hAnsi="Arial" w:cs="Arial"/>
        </w:rPr>
      </w:pPr>
      <w:r w:rsidRPr="00EB5138">
        <w:rPr>
          <w:rFonts w:ascii="Arial" w:eastAsia="Arial" w:hAnsi="Arial" w:cs="Arial"/>
        </w:rPr>
        <w:t>Der</w:t>
      </w:r>
      <w:r w:rsidR="00087997" w:rsidRPr="00EB5138">
        <w:rPr>
          <w:rFonts w:ascii="Arial" w:eastAsia="Arial" w:hAnsi="Arial" w:cs="Arial"/>
        </w:rPr>
        <w:t xml:space="preserve"> Teres 200 </w:t>
      </w:r>
      <w:r w:rsidRPr="00EB5138">
        <w:rPr>
          <w:rFonts w:ascii="Arial" w:eastAsia="Arial" w:hAnsi="Arial" w:cs="Arial"/>
        </w:rPr>
        <w:t xml:space="preserve">zeichnet sich durch eine einfache Einstellung, Leichtzügigkeit und sehr gute Arbeitsergebnisse aus. </w:t>
      </w:r>
    </w:p>
    <w:p w14:paraId="2E8E0F51" w14:textId="5948ED5F" w:rsidR="00E33783" w:rsidRPr="00EB5138" w:rsidRDefault="00E33783" w:rsidP="00EB5138">
      <w:pPr>
        <w:spacing w:after="120" w:line="360" w:lineRule="auto"/>
        <w:ind w:left="567" w:right="1695"/>
        <w:rPr>
          <w:rFonts w:ascii="Arial" w:eastAsia="Arial" w:hAnsi="Arial" w:cs="Arial"/>
        </w:rPr>
      </w:pPr>
      <w:r w:rsidRPr="00EB5138">
        <w:rPr>
          <w:rFonts w:ascii="Arial" w:eastAsia="Arial" w:hAnsi="Arial" w:cs="Arial"/>
          <w:noProof/>
        </w:rPr>
        <w:lastRenderedPageBreak/>
        <w:drawing>
          <wp:inline distT="0" distB="0" distL="0" distR="0" wp14:anchorId="5FC7E734" wp14:editId="0BEE53FB">
            <wp:extent cx="5040000" cy="3640000"/>
            <wp:effectExtent l="0" t="0" r="8255" b="0"/>
            <wp:docPr id="100692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0000" cy="3640000"/>
                    </a:xfrm>
                    <a:prstGeom prst="rect">
                      <a:avLst/>
                    </a:prstGeom>
                    <a:noFill/>
                    <a:ln>
                      <a:noFill/>
                    </a:ln>
                  </pic:spPr>
                </pic:pic>
              </a:graphicData>
            </a:graphic>
          </wp:inline>
        </w:drawing>
      </w:r>
    </w:p>
    <w:p w14:paraId="4A521851" w14:textId="16BB173B" w:rsidR="00E33783" w:rsidRPr="00EB5138" w:rsidRDefault="00E33783" w:rsidP="00EB5138">
      <w:pPr>
        <w:spacing w:after="120" w:line="360" w:lineRule="auto"/>
        <w:ind w:left="567" w:right="1695"/>
        <w:rPr>
          <w:rFonts w:ascii="Arial" w:eastAsia="Arial" w:hAnsi="Arial" w:cs="Arial"/>
        </w:rPr>
      </w:pPr>
      <w:r w:rsidRPr="00EB5138">
        <w:rPr>
          <w:rFonts w:ascii="Arial" w:eastAsia="Arial" w:hAnsi="Arial" w:cs="Arial"/>
        </w:rPr>
        <w:t>Nahtloser Anschluss durch die richtige Einstellung der Vorderfurchenbreite</w:t>
      </w:r>
    </w:p>
    <w:p w14:paraId="16A936A9" w14:textId="137B0312" w:rsidR="00E33783" w:rsidRPr="00EB5138" w:rsidRDefault="00E33783" w:rsidP="00EB5138">
      <w:pPr>
        <w:spacing w:after="120" w:line="360" w:lineRule="auto"/>
        <w:ind w:left="567" w:right="1695"/>
        <w:rPr>
          <w:rFonts w:ascii="Arial" w:eastAsia="Arial" w:hAnsi="Arial" w:cs="Arial"/>
        </w:rPr>
      </w:pPr>
      <w:r w:rsidRPr="00EB5138">
        <w:rPr>
          <w:rFonts w:ascii="Arial" w:eastAsia="Arial" w:hAnsi="Arial" w:cs="Arial"/>
          <w:noProof/>
        </w:rPr>
        <w:drawing>
          <wp:inline distT="0" distB="0" distL="0" distR="0" wp14:anchorId="0E431E2C" wp14:editId="447D3708">
            <wp:extent cx="5040000" cy="3920000"/>
            <wp:effectExtent l="0" t="0" r="8255" b="4445"/>
            <wp:docPr id="196558366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0000" cy="3920000"/>
                    </a:xfrm>
                    <a:prstGeom prst="rect">
                      <a:avLst/>
                    </a:prstGeom>
                    <a:noFill/>
                    <a:ln>
                      <a:noFill/>
                    </a:ln>
                  </pic:spPr>
                </pic:pic>
              </a:graphicData>
            </a:graphic>
          </wp:inline>
        </w:drawing>
      </w:r>
    </w:p>
    <w:p w14:paraId="71317778" w14:textId="309DEA76" w:rsidR="00E33783" w:rsidRDefault="00E33783" w:rsidP="00EB5138">
      <w:pPr>
        <w:spacing w:after="120" w:line="360" w:lineRule="auto"/>
        <w:ind w:left="567" w:right="1695"/>
        <w:rPr>
          <w:rFonts w:ascii="Arial" w:hAnsi="Arial" w:cs="Arial"/>
          <w:bCs/>
        </w:rPr>
      </w:pPr>
      <w:r w:rsidRPr="00EB5138">
        <w:rPr>
          <w:rFonts w:ascii="Arial" w:eastAsia="Arial" w:hAnsi="Arial" w:cs="Arial"/>
        </w:rPr>
        <w:t>Teres 200 VS mit 5 Scharen für schlagkräftiges Arbeiten</w:t>
      </w:r>
      <w:r>
        <w:rPr>
          <w:rFonts w:ascii="Arial" w:hAnsi="Arial" w:cs="Arial"/>
          <w:bCs/>
        </w:rPr>
        <w:br w:type="page"/>
      </w:r>
    </w:p>
    <w:p w14:paraId="33BA772F" w14:textId="77777777" w:rsidR="004A4E71" w:rsidRDefault="004A4E71" w:rsidP="00E33783">
      <w:pPr>
        <w:ind w:left="567"/>
        <w:rPr>
          <w:rFonts w:ascii="Arial" w:hAnsi="Arial" w:cs="Arial"/>
          <w:bCs/>
        </w:rPr>
      </w:pPr>
    </w:p>
    <w:p w14:paraId="7E178A2D" w14:textId="77777777" w:rsidR="00E33783"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w:t>
      </w:r>
    </w:p>
    <w:p w14:paraId="17CFD160" w14:textId="71950CC3"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1AA01ACE" w14:textId="77777777" w:rsidR="00A42ED2" w:rsidRDefault="00A42ED2" w:rsidP="00A42ED2">
      <w:pPr>
        <w:spacing w:after="120" w:line="360" w:lineRule="auto"/>
        <w:ind w:left="567" w:right="1695"/>
        <w:rPr>
          <w:rFonts w:ascii="Arial" w:hAnsi="Arial" w:cs="Arial"/>
          <w:bCs/>
        </w:rPr>
      </w:pPr>
    </w:p>
    <w:p w14:paraId="0B311CE4"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62E1850" w14:textId="0196EF6C" w:rsidR="00A42ED2" w:rsidRDefault="00A42ED2" w:rsidP="00A42ED2">
      <w:pPr>
        <w:tabs>
          <w:tab w:val="left" w:pos="3550"/>
        </w:tabs>
        <w:spacing w:line="360" w:lineRule="auto"/>
        <w:ind w:left="567" w:right="1128"/>
        <w:rPr>
          <w:rStyle w:val="Hyperlink"/>
          <w:rFonts w:ascii="Arial" w:hAnsi="Arial" w:cs="Arial"/>
          <w:bCs/>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212FC9">
        <w:rPr>
          <w:rFonts w:ascii="Arial" w:hAnsi="Arial" w:cs="Arial"/>
          <w:bCs/>
          <w:color w:val="808080" w:themeColor="background1" w:themeShade="80"/>
          <w:sz w:val="20"/>
          <w:szCs w:val="20"/>
        </w:rPr>
        <w:t>über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w:t>
      </w:r>
      <w:r w:rsidR="00212FC9">
        <w:rPr>
          <w:rFonts w:ascii="Arial" w:hAnsi="Arial" w:cs="Arial"/>
          <w:bCs/>
          <w:color w:val="808080" w:themeColor="background1" w:themeShade="80"/>
          <w:sz w:val="20"/>
          <w:szCs w:val="20"/>
        </w:rPr>
        <w:t>5</w:t>
      </w:r>
      <w:r>
        <w:rPr>
          <w:rFonts w:ascii="Arial" w:hAnsi="Arial" w:cs="Arial"/>
          <w:bCs/>
          <w:color w:val="808080" w:themeColor="background1" w:themeShade="80"/>
          <w:sz w:val="20"/>
          <w:szCs w:val="20"/>
        </w:rPr>
        <w:t>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Zum Landmaschinenprogramm zählen Bodenbearbeitungsgeräte, Sämaschinen, Düngerstreuer</w:t>
      </w:r>
      <w:r w:rsidR="005F12CA">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Pflanzenschutzgeräte</w:t>
      </w:r>
      <w:r w:rsidR="005F12CA">
        <w:rPr>
          <w:rFonts w:ascii="Arial" w:hAnsi="Arial" w:cs="Arial"/>
          <w:bCs/>
          <w:color w:val="808080" w:themeColor="background1" w:themeShade="80"/>
          <w:sz w:val="20"/>
          <w:szCs w:val="20"/>
        </w:rPr>
        <w:t xml:space="preserve"> und </w:t>
      </w:r>
      <w:r>
        <w:rPr>
          <w:rFonts w:ascii="Arial" w:hAnsi="Arial" w:cs="Arial"/>
          <w:bCs/>
          <w:color w:val="808080" w:themeColor="background1" w:themeShade="80"/>
          <w:sz w:val="20"/>
          <w:szCs w:val="20"/>
        </w:rPr>
        <w:t xml:space="preserve">Hacktechnik.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1" w:history="1">
        <w:r w:rsidRPr="00047000">
          <w:rPr>
            <w:rStyle w:val="Hyperlink"/>
            <w:rFonts w:ascii="Arial" w:hAnsi="Arial" w:cs="Arial"/>
            <w:bCs/>
            <w:sz w:val="20"/>
            <w:szCs w:val="20"/>
          </w:rPr>
          <w:t>www.amazone.de</w:t>
        </w:r>
      </w:hyperlink>
    </w:p>
    <w:p w14:paraId="6D7AEFE6" w14:textId="1B8E7DCF" w:rsidR="002539BD" w:rsidRPr="00E12CE4" w:rsidRDefault="002539BD" w:rsidP="00A42ED2">
      <w:pPr>
        <w:tabs>
          <w:tab w:val="left" w:pos="3550"/>
        </w:tabs>
        <w:spacing w:line="360" w:lineRule="auto"/>
        <w:ind w:left="567" w:right="1128"/>
        <w:rPr>
          <w:rFonts w:ascii="Arial" w:hAnsi="Arial" w:cs="Arial"/>
          <w:bCs/>
          <w:color w:val="808080" w:themeColor="background1" w:themeShade="80"/>
          <w:sz w:val="20"/>
          <w:szCs w:val="20"/>
        </w:rPr>
      </w:pPr>
      <w:r>
        <w:rPr>
          <w:rStyle w:val="Hyperlink"/>
          <w:rFonts w:ascii="Arial" w:hAnsi="Arial" w:cs="Arial"/>
          <w:bCs/>
          <w:sz w:val="20"/>
          <w:szCs w:val="20"/>
        </w:rPr>
        <w:t>www.amazone.at</w:t>
      </w:r>
    </w:p>
    <w:p w14:paraId="6167ABD2"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613793BE" wp14:editId="2C2BD4EA">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893D646" wp14:editId="4A8FF6EC">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0009E1E" wp14:editId="02BEAB56">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7BFABD3" wp14:editId="3F2FB697">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47C8FC8" wp14:editId="59A4A5B9">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5B0C0F">
      <w:headerReference w:type="default" r:id="rId27"/>
      <w:footerReference w:type="default" r:id="rId28"/>
      <w:pgSz w:w="11901" w:h="16840" w:code="9"/>
      <w:pgMar w:top="1702"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FE404F" w14:textId="77777777" w:rsidR="00C640CC" w:rsidRDefault="00C640CC">
      <w:r>
        <w:separator/>
      </w:r>
    </w:p>
  </w:endnote>
  <w:endnote w:type="continuationSeparator" w:id="0">
    <w:p w14:paraId="62283AAB" w14:textId="77777777" w:rsidR="00C640CC" w:rsidRDefault="00C64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EF08A0"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4F5EB22A" wp14:editId="7EE5D81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5B2DE1"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5EB22A"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3B5B2DE1"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529FB43C" wp14:editId="53D23F88">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8E7E0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3DC2729" wp14:editId="6FD7392B">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EE2F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2EB90854" wp14:editId="0B8152F7">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08B96A5"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61F2902"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90854"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08B96A5"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61F2902"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23FEF3" w14:textId="77777777" w:rsidR="00C640CC" w:rsidRDefault="00C640CC">
      <w:r>
        <w:separator/>
      </w:r>
    </w:p>
  </w:footnote>
  <w:footnote w:type="continuationSeparator" w:id="0">
    <w:p w14:paraId="784AEFED" w14:textId="77777777" w:rsidR="00C640CC" w:rsidRDefault="00C64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A6D44"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542A1432" wp14:editId="6D55A01F">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58760A" w14:textId="454829D6"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816EA8">
                            <w:rPr>
                              <w:rFonts w:ascii="Arial" w:hAnsi="Arial" w:cs="Arial"/>
                              <w:color w:val="FFFFFF" w:themeColor="background1"/>
                              <w:kern w:val="24"/>
                              <w:sz w:val="28"/>
                              <w:szCs w:val="28"/>
                            </w:rPr>
                            <w:t>November</w:t>
                          </w:r>
                          <w:r w:rsidR="005F12CA">
                            <w:rPr>
                              <w:rFonts w:ascii="Arial" w:hAnsi="Arial" w:cs="Arial"/>
                              <w:color w:val="FFFFFF" w:themeColor="background1"/>
                              <w:kern w:val="24"/>
                              <w:sz w:val="28"/>
                              <w:szCs w:val="28"/>
                            </w:rPr>
                            <w:t xml:space="preserve">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42A143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7B58760A" w14:textId="454829D6"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816EA8">
                      <w:rPr>
                        <w:rFonts w:ascii="Arial" w:hAnsi="Arial" w:cs="Arial"/>
                        <w:color w:val="FFFFFF" w:themeColor="background1"/>
                        <w:kern w:val="24"/>
                        <w:sz w:val="28"/>
                        <w:szCs w:val="28"/>
                      </w:rPr>
                      <w:t>November</w:t>
                    </w:r>
                    <w:r w:rsidR="005F12CA">
                      <w:rPr>
                        <w:rFonts w:ascii="Arial" w:hAnsi="Arial" w:cs="Arial"/>
                        <w:color w:val="FFFFFF" w:themeColor="background1"/>
                        <w:kern w:val="24"/>
                        <w:sz w:val="28"/>
                        <w:szCs w:val="28"/>
                      </w:rPr>
                      <w:t xml:space="preserve"> 2024</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08ECBCED" wp14:editId="7D1886B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7035F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30F52AA5" wp14:editId="4871C1B3">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C6CCA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4F20CDFD" wp14:editId="388B34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457EDA"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20CDF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6457EDA"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40CC"/>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7997"/>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9F1"/>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59D0"/>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9BD"/>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3AF2"/>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C7E"/>
    <w:rsid w:val="003041D2"/>
    <w:rsid w:val="00306834"/>
    <w:rsid w:val="00306BA2"/>
    <w:rsid w:val="0031027C"/>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1F38"/>
    <w:rsid w:val="003D2241"/>
    <w:rsid w:val="003D41ED"/>
    <w:rsid w:val="003D5F22"/>
    <w:rsid w:val="003D6B9E"/>
    <w:rsid w:val="003D729F"/>
    <w:rsid w:val="003D7A31"/>
    <w:rsid w:val="003E0137"/>
    <w:rsid w:val="003E041D"/>
    <w:rsid w:val="003E77E7"/>
    <w:rsid w:val="003F0E72"/>
    <w:rsid w:val="003F0EE2"/>
    <w:rsid w:val="003F1171"/>
    <w:rsid w:val="003F1353"/>
    <w:rsid w:val="003F309D"/>
    <w:rsid w:val="003F3899"/>
    <w:rsid w:val="003F4774"/>
    <w:rsid w:val="003F501A"/>
    <w:rsid w:val="00401987"/>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1965"/>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6AD3"/>
    <w:rsid w:val="004773C0"/>
    <w:rsid w:val="00480C18"/>
    <w:rsid w:val="00482C7E"/>
    <w:rsid w:val="004841F0"/>
    <w:rsid w:val="00484219"/>
    <w:rsid w:val="00484610"/>
    <w:rsid w:val="00490CF7"/>
    <w:rsid w:val="00490EDF"/>
    <w:rsid w:val="00491596"/>
    <w:rsid w:val="00496D50"/>
    <w:rsid w:val="0049763C"/>
    <w:rsid w:val="00497C62"/>
    <w:rsid w:val="004A0DBC"/>
    <w:rsid w:val="004A142D"/>
    <w:rsid w:val="004A3910"/>
    <w:rsid w:val="004A3B66"/>
    <w:rsid w:val="004A42C0"/>
    <w:rsid w:val="004A4E71"/>
    <w:rsid w:val="004A5B82"/>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097A"/>
    <w:rsid w:val="00541DA3"/>
    <w:rsid w:val="005422D1"/>
    <w:rsid w:val="00542C76"/>
    <w:rsid w:val="00545223"/>
    <w:rsid w:val="00547C11"/>
    <w:rsid w:val="0055044D"/>
    <w:rsid w:val="00552A6F"/>
    <w:rsid w:val="0055372B"/>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0C0F"/>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C77"/>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47A"/>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B7A7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0491"/>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AED"/>
    <w:rsid w:val="007C7D2A"/>
    <w:rsid w:val="007D0428"/>
    <w:rsid w:val="007D19B6"/>
    <w:rsid w:val="007D4114"/>
    <w:rsid w:val="007D4553"/>
    <w:rsid w:val="007D56A1"/>
    <w:rsid w:val="007D69F3"/>
    <w:rsid w:val="007D6E77"/>
    <w:rsid w:val="007E04C6"/>
    <w:rsid w:val="007E0615"/>
    <w:rsid w:val="007E1B2B"/>
    <w:rsid w:val="007E2FA2"/>
    <w:rsid w:val="007E452D"/>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6E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546"/>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1964"/>
    <w:rsid w:val="008A3028"/>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621"/>
    <w:rsid w:val="008D1DD4"/>
    <w:rsid w:val="008D1E95"/>
    <w:rsid w:val="008D59C9"/>
    <w:rsid w:val="008D5CC5"/>
    <w:rsid w:val="008D67AA"/>
    <w:rsid w:val="008D7813"/>
    <w:rsid w:val="008E16F1"/>
    <w:rsid w:val="008E19AE"/>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4B0"/>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09F"/>
    <w:rsid w:val="009C0A7D"/>
    <w:rsid w:val="009C0DF6"/>
    <w:rsid w:val="009C0FA3"/>
    <w:rsid w:val="009C1465"/>
    <w:rsid w:val="009C48E9"/>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3A20"/>
    <w:rsid w:val="00A049A0"/>
    <w:rsid w:val="00A1027B"/>
    <w:rsid w:val="00A10512"/>
    <w:rsid w:val="00A13169"/>
    <w:rsid w:val="00A13EFF"/>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4767"/>
    <w:rsid w:val="00A45CC9"/>
    <w:rsid w:val="00A462E9"/>
    <w:rsid w:val="00A46482"/>
    <w:rsid w:val="00A476EC"/>
    <w:rsid w:val="00A47E31"/>
    <w:rsid w:val="00A50C6B"/>
    <w:rsid w:val="00A51C94"/>
    <w:rsid w:val="00A52AFA"/>
    <w:rsid w:val="00A52C38"/>
    <w:rsid w:val="00A54C97"/>
    <w:rsid w:val="00A55A28"/>
    <w:rsid w:val="00A57A2A"/>
    <w:rsid w:val="00A60193"/>
    <w:rsid w:val="00A62065"/>
    <w:rsid w:val="00A638A2"/>
    <w:rsid w:val="00A70034"/>
    <w:rsid w:val="00A7347E"/>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A35"/>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3B1A"/>
    <w:rsid w:val="00B9476A"/>
    <w:rsid w:val="00B94B4C"/>
    <w:rsid w:val="00B962C2"/>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1CC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0625"/>
    <w:rsid w:val="00C50D8A"/>
    <w:rsid w:val="00C51513"/>
    <w:rsid w:val="00C534AE"/>
    <w:rsid w:val="00C561D5"/>
    <w:rsid w:val="00C56D21"/>
    <w:rsid w:val="00C611FC"/>
    <w:rsid w:val="00C61E9A"/>
    <w:rsid w:val="00C62ECB"/>
    <w:rsid w:val="00C63ADD"/>
    <w:rsid w:val="00C640CC"/>
    <w:rsid w:val="00C6422A"/>
    <w:rsid w:val="00C64A9E"/>
    <w:rsid w:val="00C656ED"/>
    <w:rsid w:val="00C668B4"/>
    <w:rsid w:val="00C7076D"/>
    <w:rsid w:val="00C712F0"/>
    <w:rsid w:val="00C72C05"/>
    <w:rsid w:val="00C7362D"/>
    <w:rsid w:val="00C73ABB"/>
    <w:rsid w:val="00C7576D"/>
    <w:rsid w:val="00C847DC"/>
    <w:rsid w:val="00C8492D"/>
    <w:rsid w:val="00C85243"/>
    <w:rsid w:val="00C91830"/>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CF6EEB"/>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38E"/>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6B05"/>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1FE0"/>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3783"/>
    <w:rsid w:val="00E353FA"/>
    <w:rsid w:val="00E371A2"/>
    <w:rsid w:val="00E4238C"/>
    <w:rsid w:val="00E42B8E"/>
    <w:rsid w:val="00E42F21"/>
    <w:rsid w:val="00E43F32"/>
    <w:rsid w:val="00E44961"/>
    <w:rsid w:val="00E45EF1"/>
    <w:rsid w:val="00E46F37"/>
    <w:rsid w:val="00E4772D"/>
    <w:rsid w:val="00E503DA"/>
    <w:rsid w:val="00E50CD8"/>
    <w:rsid w:val="00E5382C"/>
    <w:rsid w:val="00E53991"/>
    <w:rsid w:val="00E547F7"/>
    <w:rsid w:val="00E54C4B"/>
    <w:rsid w:val="00E558DF"/>
    <w:rsid w:val="00E60959"/>
    <w:rsid w:val="00E609E8"/>
    <w:rsid w:val="00E62546"/>
    <w:rsid w:val="00E63E0B"/>
    <w:rsid w:val="00E64716"/>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9791F"/>
    <w:rsid w:val="00EA00A7"/>
    <w:rsid w:val="00EA0CD0"/>
    <w:rsid w:val="00EA1C8E"/>
    <w:rsid w:val="00EA5D6C"/>
    <w:rsid w:val="00EA63A7"/>
    <w:rsid w:val="00EA6DCE"/>
    <w:rsid w:val="00EA76FC"/>
    <w:rsid w:val="00EB27C5"/>
    <w:rsid w:val="00EB49A8"/>
    <w:rsid w:val="00EB5138"/>
    <w:rsid w:val="00EC21BE"/>
    <w:rsid w:val="00EC38EB"/>
    <w:rsid w:val="00EC635D"/>
    <w:rsid w:val="00EC648D"/>
    <w:rsid w:val="00EC6551"/>
    <w:rsid w:val="00ED00C4"/>
    <w:rsid w:val="00ED1240"/>
    <w:rsid w:val="00ED13CA"/>
    <w:rsid w:val="00ED14F1"/>
    <w:rsid w:val="00ED7CFA"/>
    <w:rsid w:val="00EE0AD5"/>
    <w:rsid w:val="00EE253D"/>
    <w:rsid w:val="00EE2691"/>
    <w:rsid w:val="00EE37EF"/>
    <w:rsid w:val="00EE5530"/>
    <w:rsid w:val="00EF0CC3"/>
    <w:rsid w:val="00EF33C1"/>
    <w:rsid w:val="00EF3A76"/>
    <w:rsid w:val="00EF40FD"/>
    <w:rsid w:val="00EF442C"/>
    <w:rsid w:val="00EF46F1"/>
    <w:rsid w:val="00F0011A"/>
    <w:rsid w:val="00F00425"/>
    <w:rsid w:val="00F04AA9"/>
    <w:rsid w:val="00F04BE9"/>
    <w:rsid w:val="00F05CA3"/>
    <w:rsid w:val="00F1038F"/>
    <w:rsid w:val="00F11CCD"/>
    <w:rsid w:val="00F13A14"/>
    <w:rsid w:val="00F14FCA"/>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1A95"/>
    <w:rsid w:val="00F42F23"/>
    <w:rsid w:val="00F43119"/>
    <w:rsid w:val="00F43E3C"/>
    <w:rsid w:val="00F452A2"/>
    <w:rsid w:val="00F4628B"/>
    <w:rsid w:val="00F50A75"/>
    <w:rsid w:val="00F53B5D"/>
    <w:rsid w:val="00F54237"/>
    <w:rsid w:val="00F5519B"/>
    <w:rsid w:val="00F552DB"/>
    <w:rsid w:val="00F57E88"/>
    <w:rsid w:val="00F57F74"/>
    <w:rsid w:val="00F605B6"/>
    <w:rsid w:val="00F608DC"/>
    <w:rsid w:val="00F61632"/>
    <w:rsid w:val="00F6206B"/>
    <w:rsid w:val="00F657A8"/>
    <w:rsid w:val="00F65A62"/>
    <w:rsid w:val="00F670F6"/>
    <w:rsid w:val="00F6774C"/>
    <w:rsid w:val="00F71206"/>
    <w:rsid w:val="00F7525F"/>
    <w:rsid w:val="00F8079B"/>
    <w:rsid w:val="00F80F29"/>
    <w:rsid w:val="00F8399A"/>
    <w:rsid w:val="00F84A63"/>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639E175E"/>
  <w15:docId w15:val="{F9168ABE-C6E7-4D0C-B853-877E505B9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539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de"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970</Words>
  <Characters>6921</Characters>
  <Application>Microsoft Office Word</Application>
  <DocSecurity>0</DocSecurity>
  <Lines>57</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7876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25</cp:revision>
  <cp:lastPrinted>2010-02-24T09:10:00Z</cp:lastPrinted>
  <dcterms:created xsi:type="dcterms:W3CDTF">2024-11-05T09:31:00Z</dcterms:created>
  <dcterms:modified xsi:type="dcterms:W3CDTF">2024-11-18T10:03:00Z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